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8C3" w:rsidRDefault="001068C3" w:rsidP="008C547F">
      <w:pPr>
        <w:jc w:val="center"/>
        <w:rPr>
          <w:b/>
          <w:sz w:val="28"/>
          <w:szCs w:val="28"/>
        </w:rPr>
      </w:pPr>
      <w:r w:rsidRPr="008C547F">
        <w:rPr>
          <w:b/>
          <w:sz w:val="28"/>
          <w:szCs w:val="28"/>
        </w:rPr>
        <w:t xml:space="preserve">                                           </w:t>
      </w:r>
      <w:r>
        <w:rPr>
          <w:b/>
          <w:sz w:val="28"/>
          <w:szCs w:val="28"/>
        </w:rPr>
        <w:t xml:space="preserve">  </w:t>
      </w:r>
    </w:p>
    <w:p w:rsidR="001068C3" w:rsidRDefault="001068C3" w:rsidP="008C547F">
      <w:pPr>
        <w:jc w:val="center"/>
        <w:rPr>
          <w:b/>
          <w:sz w:val="28"/>
          <w:szCs w:val="28"/>
        </w:rPr>
      </w:pPr>
      <w:r>
        <w:rPr>
          <w:b/>
          <w:sz w:val="28"/>
          <w:szCs w:val="28"/>
        </w:rPr>
        <w:t xml:space="preserve">Договор поставки </w:t>
      </w:r>
      <w:r w:rsidRPr="008C547F">
        <w:rPr>
          <w:b/>
          <w:sz w:val="28"/>
          <w:szCs w:val="28"/>
        </w:rPr>
        <w:t>устройства для извлечения и транспортировки образцов свидетелей для сооружения  4 энергоблока  Ростовской АЭС</w:t>
      </w:r>
      <w:bookmarkStart w:id="0" w:name="_GoBack"/>
      <w:bookmarkEnd w:id="0"/>
    </w:p>
    <w:p w:rsidR="001068C3" w:rsidRDefault="001068C3" w:rsidP="008C547F">
      <w:pPr>
        <w:jc w:val="center"/>
        <w:rPr>
          <w:b/>
          <w:sz w:val="28"/>
          <w:szCs w:val="28"/>
        </w:rPr>
      </w:pPr>
    </w:p>
    <w:p w:rsidR="001068C3" w:rsidRDefault="001068C3" w:rsidP="008C547F">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1068C3" w:rsidRDefault="001068C3" w:rsidP="008C547F">
      <w:pPr>
        <w:jc w:val="center"/>
        <w:rPr>
          <w:b/>
          <w:sz w:val="28"/>
          <w:szCs w:val="28"/>
        </w:rPr>
      </w:pPr>
    </w:p>
    <w:p w:rsidR="001068C3" w:rsidRDefault="001068C3" w:rsidP="008C547F">
      <w:pPr>
        <w:pStyle w:val="Heading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1068C3" w:rsidRDefault="001068C3" w:rsidP="008C547F">
      <w:pPr>
        <w:shd w:val="clear" w:color="auto" w:fill="FFFFFF"/>
        <w:ind w:left="5" w:right="10" w:firstLine="542"/>
        <w:jc w:val="both"/>
      </w:pPr>
    </w:p>
    <w:p w:rsidR="001068C3" w:rsidRDefault="001068C3" w:rsidP="008C547F">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1068C3" w:rsidRDefault="001068C3" w:rsidP="008C547F">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
    <w:p w:rsidR="001068C3" w:rsidRDefault="001068C3" w:rsidP="008C547F">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1068C3" w:rsidRDefault="001068C3" w:rsidP="008C547F">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1068C3" w:rsidRDefault="001068C3" w:rsidP="008C547F">
      <w:pPr>
        <w:tabs>
          <w:tab w:val="left" w:pos="0"/>
        </w:tabs>
        <w:spacing w:after="120"/>
        <w:ind w:firstLine="709"/>
        <w:jc w:val="both"/>
      </w:pPr>
      <w:r>
        <w:t>Термины, используемые в Договоре, означают нижеследующее:</w:t>
      </w:r>
    </w:p>
    <w:p w:rsidR="001068C3" w:rsidRDefault="001068C3" w:rsidP="008C547F">
      <w:pPr>
        <w:numPr>
          <w:ilvl w:val="0"/>
          <w:numId w:val="2"/>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068C3" w:rsidRDefault="001068C3" w:rsidP="008C547F">
      <w:pPr>
        <w:pStyle w:val="BodyText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1" w:name="_Ref301958167"/>
      <w:r>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1"/>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земельный (- ые) участок(- ки),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(-ов) АЭС.</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1068C3" w:rsidRDefault="001068C3" w:rsidP="008C547F">
      <w:pPr>
        <w:pStyle w:val="BodyText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068C3" w:rsidRDefault="001068C3" w:rsidP="008C547F">
      <w:pPr>
        <w:pStyle w:val="BodyText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1068C3" w:rsidRDefault="001068C3" w:rsidP="008C547F">
      <w:pPr>
        <w:pStyle w:val="BodyText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1068C3" w:rsidRDefault="001068C3" w:rsidP="008C547F">
      <w:pPr>
        <w:ind w:firstLine="709"/>
        <w:jc w:val="both"/>
        <w:rPr>
          <w:szCs w:val="20"/>
        </w:rPr>
      </w:pPr>
      <w:r>
        <w:rPr>
          <w:szCs w:val="20"/>
        </w:rPr>
        <w:t xml:space="preserve">1.44. </w:t>
      </w:r>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
    <w:p w:rsidR="001068C3" w:rsidRDefault="001068C3" w:rsidP="008C547F">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1068C3" w:rsidRDefault="001068C3" w:rsidP="008C547F">
      <w:pPr>
        <w:pStyle w:val="BodyText3"/>
        <w:tabs>
          <w:tab w:val="left" w:pos="567"/>
          <w:tab w:val="left" w:pos="1134"/>
          <w:tab w:val="left" w:pos="1276"/>
        </w:tabs>
        <w:suppressAutoHyphens/>
        <w:spacing w:before="40"/>
        <w:ind w:firstLine="720"/>
        <w:jc w:val="both"/>
        <w:rPr>
          <w:sz w:val="24"/>
        </w:rPr>
      </w:pPr>
      <w:r>
        <w:rPr>
          <w:sz w:val="24"/>
        </w:rPr>
        <w:t>1.4</w:t>
      </w:r>
      <w:r w:rsidRPr="008C547F">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1068C3" w:rsidRDefault="001068C3" w:rsidP="008C547F">
      <w:pPr>
        <w:pStyle w:val="BodyText3"/>
        <w:tabs>
          <w:tab w:val="left" w:pos="567"/>
          <w:tab w:val="left" w:pos="1134"/>
          <w:tab w:val="left" w:pos="1276"/>
        </w:tabs>
        <w:suppressAutoHyphens/>
        <w:spacing w:before="40"/>
        <w:ind w:firstLine="720"/>
        <w:jc w:val="both"/>
        <w:rPr>
          <w:sz w:val="24"/>
        </w:rPr>
      </w:pPr>
      <w:r>
        <w:rPr>
          <w:sz w:val="24"/>
          <w:szCs w:val="24"/>
        </w:rPr>
        <w:t>1.4</w:t>
      </w:r>
      <w:r w:rsidRPr="008C547F">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1068C3" w:rsidRDefault="001068C3" w:rsidP="008C547F">
      <w:pPr>
        <w:pStyle w:val="BodyText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8C547F">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068C3" w:rsidRDefault="001068C3" w:rsidP="008C547F">
      <w:pPr>
        <w:pStyle w:val="BodyText3"/>
        <w:tabs>
          <w:tab w:val="left" w:pos="567"/>
          <w:tab w:val="left" w:pos="1134"/>
          <w:tab w:val="left" w:pos="1276"/>
        </w:tabs>
        <w:suppressAutoHyphens/>
        <w:spacing w:before="40"/>
        <w:ind w:firstLine="720"/>
        <w:jc w:val="both"/>
        <w:rPr>
          <w:sz w:val="24"/>
        </w:rPr>
      </w:pPr>
      <w:r>
        <w:rPr>
          <w:sz w:val="24"/>
        </w:rPr>
        <w:t>1.4</w:t>
      </w:r>
      <w:r w:rsidRPr="008C547F">
        <w:rPr>
          <w:sz w:val="24"/>
        </w:rPr>
        <w:t>9</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68C3" w:rsidRDefault="001068C3" w:rsidP="008C547F">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1.</w:t>
      </w:r>
      <w:r w:rsidRPr="008C547F">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068C3" w:rsidRDefault="001068C3" w:rsidP="008C547F">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1.5</w:t>
      </w:r>
      <w:r w:rsidRPr="008C547F">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1068C3" w:rsidRDefault="001068C3" w:rsidP="008C547F">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1068C3" w:rsidRDefault="001068C3" w:rsidP="008C547F">
      <w:pPr>
        <w:pStyle w:val="BodyText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068C3" w:rsidRDefault="001068C3" w:rsidP="008C547F">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1068C3" w:rsidRDefault="001068C3" w:rsidP="008C547F">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1068C3" w:rsidRDefault="001068C3" w:rsidP="008C547F">
      <w:pPr>
        <w:jc w:val="both"/>
      </w:pPr>
      <w:r>
        <w:t>- разработать и/или доработать, а также согласовать с Покупателем и Заказчиком рабочую конструкторскую,</w:t>
      </w:r>
      <w:r>
        <w:rPr>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1068C3" w:rsidRDefault="001068C3" w:rsidP="008C547F">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1068C3" w:rsidRDefault="001068C3" w:rsidP="008C547F">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1068C3" w:rsidRDefault="001068C3" w:rsidP="008C547F">
      <w:pPr>
        <w:pStyle w:val="BodyText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068C3" w:rsidRDefault="001068C3" w:rsidP="008C547F">
      <w:pPr>
        <w:tabs>
          <w:tab w:val="left" w:pos="0"/>
        </w:tabs>
        <w:autoSpaceDE w:val="0"/>
        <w:autoSpaceDN w:val="0"/>
        <w:adjustRightInd w:val="0"/>
        <w:spacing w:after="120"/>
        <w:ind w:firstLine="709"/>
        <w:jc w:val="both"/>
      </w:pPr>
      <w:r>
        <w:t xml:space="preserve">2.2. При необходимости выполнения шеф-наладки Поставщик заключает договор с ОАО «Концерн Росэнергоатом». </w:t>
      </w:r>
    </w:p>
    <w:p w:rsidR="001068C3" w:rsidRDefault="001068C3" w:rsidP="008C547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068C3" w:rsidRDefault="001068C3" w:rsidP="008C547F">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1068C3" w:rsidRDefault="001068C3" w:rsidP="008C547F">
      <w:pPr>
        <w:shd w:val="clear" w:color="auto" w:fill="FFFFFF"/>
        <w:tabs>
          <w:tab w:val="left" w:pos="0"/>
        </w:tabs>
        <w:ind w:left="3643" w:firstLine="43"/>
        <w:jc w:val="both"/>
        <w:rPr>
          <w:b/>
        </w:rPr>
      </w:pPr>
      <w:r>
        <w:rPr>
          <w:b/>
        </w:rPr>
        <w:t>Статья 3. Цена Договора</w:t>
      </w:r>
    </w:p>
    <w:p w:rsidR="001068C3" w:rsidRDefault="001068C3" w:rsidP="008C547F">
      <w:pPr>
        <w:pStyle w:val="BodyTextIndent21"/>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1068C3" w:rsidTr="008C547F">
        <w:trPr>
          <w:trHeight w:val="624"/>
        </w:trPr>
        <w:tc>
          <w:tcPr>
            <w:tcW w:w="534" w:type="dxa"/>
          </w:tcPr>
          <w:p w:rsidR="001068C3" w:rsidRDefault="001068C3">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1068C3" w:rsidRDefault="001068C3">
            <w:pPr>
              <w:pStyle w:val="BodyTextIndent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068C3" w:rsidTr="008C547F">
        <w:trPr>
          <w:trHeight w:val="624"/>
        </w:trPr>
        <w:tc>
          <w:tcPr>
            <w:tcW w:w="534" w:type="dxa"/>
          </w:tcPr>
          <w:p w:rsidR="001068C3" w:rsidRDefault="001068C3">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1068C3" w:rsidRDefault="001068C3">
            <w:pPr>
              <w:pStyle w:val="BodyTextIndent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068C3" w:rsidTr="008C547F">
        <w:trPr>
          <w:trHeight w:val="624"/>
        </w:trPr>
        <w:tc>
          <w:tcPr>
            <w:tcW w:w="534" w:type="dxa"/>
          </w:tcPr>
          <w:p w:rsidR="001068C3" w:rsidRDefault="001068C3">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1068C3" w:rsidRDefault="001068C3">
            <w:pPr>
              <w:pStyle w:val="BodyTextIndent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1068C3" w:rsidRDefault="001068C3" w:rsidP="008C547F">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1068C3" w:rsidRDefault="001068C3" w:rsidP="008C547F">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1068C3" w:rsidRDefault="001068C3" w:rsidP="008C547F">
      <w:pPr>
        <w:pStyle w:val="BodyText2"/>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1068C3" w:rsidRDefault="001068C3" w:rsidP="008C547F">
      <w:pPr>
        <w:pStyle w:val="BodyText2"/>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1068C3" w:rsidRDefault="001068C3" w:rsidP="008C547F">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068C3" w:rsidRDefault="001068C3" w:rsidP="008C547F">
      <w:pPr>
        <w:pStyle w:val="BodyText2"/>
        <w:numPr>
          <w:ilvl w:val="0"/>
          <w:numId w:val="5"/>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1068C3" w:rsidRDefault="001068C3" w:rsidP="008C547F">
      <w:pPr>
        <w:pStyle w:val="BodyText2"/>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068C3" w:rsidRDefault="001068C3" w:rsidP="008C547F">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1068C3" w:rsidRDefault="001068C3" w:rsidP="008C547F">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1068C3" w:rsidRDefault="001068C3" w:rsidP="008C547F">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1068C3" w:rsidRDefault="001068C3" w:rsidP="008C547F">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1068C3" w:rsidRDefault="001068C3" w:rsidP="008C547F">
      <w:pPr>
        <w:shd w:val="clear" w:color="auto" w:fill="FFFFFF"/>
        <w:tabs>
          <w:tab w:val="left" w:pos="0"/>
        </w:tabs>
        <w:ind w:left="120"/>
        <w:jc w:val="center"/>
        <w:rPr>
          <w:b/>
          <w:bCs/>
          <w:spacing w:val="-1"/>
        </w:rPr>
      </w:pPr>
    </w:p>
    <w:p w:rsidR="001068C3" w:rsidRDefault="001068C3" w:rsidP="008C547F">
      <w:pPr>
        <w:pStyle w:val="BodyTextIndent"/>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1068C3" w:rsidRDefault="001068C3" w:rsidP="008C547F">
      <w:pPr>
        <w:pStyle w:val="BodyTextIndent"/>
        <w:widowControl w:val="0"/>
        <w:tabs>
          <w:tab w:val="left" w:pos="0"/>
        </w:tabs>
        <w:suppressAutoHyphens/>
        <w:ind w:left="0" w:firstLine="720"/>
        <w:jc w:val="both"/>
        <w:rPr>
          <w:bCs/>
          <w:szCs w:val="28"/>
        </w:rPr>
      </w:pPr>
      <w:r>
        <w:rPr>
          <w:bCs/>
          <w:szCs w:val="28"/>
        </w:rPr>
        <w:t>4.1.1.</w:t>
      </w:r>
      <w:r>
        <w:rPr>
          <w:bCs/>
          <w:i/>
          <w:szCs w:val="28"/>
        </w:rPr>
        <w:t xml:space="preserve"> </w:t>
      </w:r>
      <w:r>
        <w:rPr>
          <w:bCs/>
          <w:szCs w:val="28"/>
        </w:rPr>
        <w:t>Авансовый платеж в размере 30 % (тридцать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1068C3" w:rsidRDefault="001068C3" w:rsidP="008C547F">
      <w:pPr>
        <w:pStyle w:val="BodyTextIndent"/>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1068C3" w:rsidRDefault="001068C3" w:rsidP="008C547F">
      <w:pPr>
        <w:pStyle w:val="BodyTextIndent"/>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1068C3" w:rsidRDefault="001068C3" w:rsidP="008C547F">
      <w:pPr>
        <w:pStyle w:val="BodyTextIndent"/>
        <w:widowControl w:val="0"/>
        <w:tabs>
          <w:tab w:val="left" w:pos="0"/>
        </w:tabs>
        <w:suppressAutoHyphens/>
        <w:ind w:left="24" w:firstLine="709"/>
        <w:jc w:val="both"/>
        <w:rPr>
          <w:bCs/>
          <w:szCs w:val="28"/>
        </w:rPr>
      </w:pPr>
      <w:r>
        <w:rPr>
          <w:bCs/>
          <w:szCs w:val="28"/>
        </w:rPr>
        <w:t>- Счета Поставщика;</w:t>
      </w:r>
    </w:p>
    <w:p w:rsidR="001068C3" w:rsidRDefault="001068C3" w:rsidP="008C547F">
      <w:pPr>
        <w:pStyle w:val="BodyTextIndent"/>
        <w:widowControl w:val="0"/>
        <w:tabs>
          <w:tab w:val="left" w:pos="0"/>
        </w:tabs>
        <w:suppressAutoHyphens/>
        <w:ind w:left="24" w:firstLine="709"/>
        <w:jc w:val="both"/>
        <w:rPr>
          <w:bCs/>
          <w:szCs w:val="28"/>
        </w:rPr>
      </w:pPr>
      <w:r>
        <w:rPr>
          <w:bCs/>
          <w:szCs w:val="28"/>
        </w:rPr>
        <w:t>- Счета-фактуры Поставщика – 1 экземпляр;</w:t>
      </w:r>
    </w:p>
    <w:p w:rsidR="001068C3" w:rsidRDefault="001068C3" w:rsidP="008C547F">
      <w:pPr>
        <w:pStyle w:val="BodyTextIndent"/>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1068C3" w:rsidRDefault="001068C3" w:rsidP="008C547F">
      <w:pPr>
        <w:pStyle w:val="BodyTextIndent"/>
        <w:widowControl w:val="0"/>
        <w:tabs>
          <w:tab w:val="left" w:pos="0"/>
        </w:tabs>
        <w:suppressAutoHyphens/>
        <w:ind w:left="24" w:firstLine="709"/>
        <w:jc w:val="both"/>
        <w:rPr>
          <w:bCs/>
          <w:szCs w:val="28"/>
        </w:rPr>
      </w:pPr>
      <w:r>
        <w:rPr>
          <w:bCs/>
          <w:szCs w:val="28"/>
        </w:rPr>
        <w:t>- Товарной накладной (ТОРГ-12) – 2 экземпляра;</w:t>
      </w:r>
    </w:p>
    <w:p w:rsidR="001068C3" w:rsidRDefault="001068C3" w:rsidP="008C547F">
      <w:pPr>
        <w:pStyle w:val="BodyTextIndent"/>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1068C3" w:rsidRDefault="001068C3" w:rsidP="008C547F">
      <w:pPr>
        <w:pStyle w:val="BodyTextIndent"/>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При необходимости выполнения работ по испытанию, шеф-монтажу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1068C3" w:rsidRDefault="001068C3" w:rsidP="008C547F">
      <w:pPr>
        <w:pStyle w:val="BodyTextIndent"/>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1068C3" w:rsidRDefault="001068C3" w:rsidP="008C547F">
      <w:pPr>
        <w:pStyle w:val="BodyTextIndent"/>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1068C3" w:rsidRDefault="001068C3" w:rsidP="008C547F">
      <w:pPr>
        <w:pStyle w:val="BodyTextIndent"/>
        <w:widowControl w:val="0"/>
        <w:numPr>
          <w:ilvl w:val="1"/>
          <w:numId w:val="7"/>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1068C3" w:rsidRDefault="001068C3" w:rsidP="008C547F">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1068C3" w:rsidRDefault="001068C3" w:rsidP="008C547F">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1068C3" w:rsidRDefault="001068C3" w:rsidP="008C547F">
      <w:pPr>
        <w:pStyle w:val="BodyTextIndent21"/>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1068C3" w:rsidRDefault="001068C3" w:rsidP="008C547F">
      <w:pPr>
        <w:pStyle w:val="BodyText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1068C3" w:rsidRDefault="001068C3" w:rsidP="008C547F">
      <w:pPr>
        <w:pStyle w:val="BodyText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1068C3" w:rsidRDefault="001068C3" w:rsidP="008C547F">
      <w:pPr>
        <w:shd w:val="clear" w:color="auto" w:fill="FFFFFF"/>
        <w:tabs>
          <w:tab w:val="left" w:pos="0"/>
          <w:tab w:val="left" w:pos="1134"/>
        </w:tabs>
        <w:ind w:firstLine="709"/>
        <w:jc w:val="both"/>
      </w:pPr>
      <w: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068C3" w:rsidRDefault="001068C3" w:rsidP="008C547F">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068C3" w:rsidRDefault="001068C3" w:rsidP="008C547F">
      <w:pPr>
        <w:shd w:val="clear" w:color="auto" w:fill="FFFFFF"/>
        <w:tabs>
          <w:tab w:val="left" w:pos="0"/>
          <w:tab w:val="left" w:pos="1134"/>
        </w:tabs>
        <w:ind w:firstLine="709"/>
        <w:jc w:val="both"/>
      </w:pPr>
    </w:p>
    <w:p w:rsidR="001068C3" w:rsidRDefault="001068C3" w:rsidP="008C547F">
      <w:pPr>
        <w:tabs>
          <w:tab w:val="left" w:pos="0"/>
        </w:tabs>
        <w:ind w:firstLine="709"/>
        <w:jc w:val="center"/>
        <w:rPr>
          <w:b/>
          <w:lang w:val="en-US"/>
        </w:rPr>
      </w:pPr>
      <w:r>
        <w:rPr>
          <w:b/>
        </w:rPr>
        <w:t>Статья 5. Сроки поставки Оборудования</w:t>
      </w:r>
    </w:p>
    <w:p w:rsidR="001068C3" w:rsidRDefault="001068C3" w:rsidP="008C547F">
      <w:pPr>
        <w:tabs>
          <w:tab w:val="left" w:pos="0"/>
        </w:tabs>
        <w:ind w:firstLine="709"/>
        <w:jc w:val="center"/>
        <w:rPr>
          <w:b/>
          <w:lang w:val="en-US"/>
        </w:rPr>
      </w:pPr>
    </w:p>
    <w:p w:rsidR="001068C3" w:rsidRDefault="001068C3" w:rsidP="008C547F">
      <w:pPr>
        <w:pStyle w:val="BodyText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1068C3" w:rsidRDefault="001068C3" w:rsidP="008C547F">
      <w:pPr>
        <w:pStyle w:val="BodyText3"/>
        <w:numPr>
          <w:ilvl w:val="1"/>
          <w:numId w:val="8"/>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1068C3" w:rsidRDefault="001068C3" w:rsidP="008C547F">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1068C3" w:rsidRDefault="001068C3" w:rsidP="008C547F">
      <w:pPr>
        <w:pStyle w:val="BodyText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1068C3" w:rsidRDefault="001068C3" w:rsidP="008C547F">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068C3" w:rsidRDefault="001068C3" w:rsidP="008C547F">
      <w:pPr>
        <w:pStyle w:val="BodyText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25.10.2016г.</w:t>
      </w:r>
    </w:p>
    <w:p w:rsidR="001068C3" w:rsidRDefault="001068C3" w:rsidP="008C547F">
      <w:pPr>
        <w:pStyle w:val="BodyText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1068C3" w:rsidRDefault="001068C3" w:rsidP="008C547F">
      <w:pPr>
        <w:tabs>
          <w:tab w:val="left" w:pos="0"/>
        </w:tabs>
        <w:ind w:firstLine="709"/>
        <w:jc w:val="center"/>
        <w:rPr>
          <w:b/>
          <w:color w:val="000000"/>
        </w:rPr>
      </w:pPr>
    </w:p>
    <w:p w:rsidR="001068C3" w:rsidRDefault="001068C3" w:rsidP="008C547F">
      <w:pPr>
        <w:tabs>
          <w:tab w:val="left" w:pos="0"/>
        </w:tabs>
        <w:ind w:firstLine="709"/>
        <w:jc w:val="center"/>
        <w:rPr>
          <w:b/>
          <w:color w:val="000000"/>
        </w:rPr>
      </w:pPr>
      <w:r>
        <w:rPr>
          <w:b/>
          <w:color w:val="000000"/>
        </w:rPr>
        <w:t>Статья 6. Обеспечения, предоставляемые Поставщиком</w:t>
      </w:r>
    </w:p>
    <w:p w:rsidR="001068C3" w:rsidRDefault="001068C3" w:rsidP="008C547F">
      <w:pPr>
        <w:tabs>
          <w:tab w:val="left" w:pos="0"/>
        </w:tabs>
        <w:ind w:firstLine="709"/>
        <w:jc w:val="center"/>
        <w:rPr>
          <w:b/>
          <w:color w:val="000000"/>
        </w:rPr>
      </w:pPr>
    </w:p>
    <w:p w:rsidR="001068C3" w:rsidRDefault="001068C3" w:rsidP="008C547F">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1068C3" w:rsidRDefault="001068C3" w:rsidP="008C547F">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1068C3" w:rsidRDefault="001068C3" w:rsidP="008C547F">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1068C3" w:rsidRDefault="001068C3" w:rsidP="008C547F">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068C3" w:rsidRDefault="001068C3" w:rsidP="008C547F">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1068C3" w:rsidRPr="008C547F" w:rsidRDefault="001068C3" w:rsidP="008C547F">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1068C3" w:rsidRDefault="001068C3" w:rsidP="008C547F">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1068C3" w:rsidRDefault="001068C3" w:rsidP="008C547F">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1068C3" w:rsidRDefault="001068C3" w:rsidP="008C547F">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1068C3" w:rsidRDefault="001068C3" w:rsidP="008C547F">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1068C3" w:rsidRDefault="001068C3" w:rsidP="008C547F">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1068C3" w:rsidRDefault="001068C3" w:rsidP="008C547F">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1068C3" w:rsidRDefault="001068C3" w:rsidP="008C547F">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1068C3" w:rsidRDefault="001068C3" w:rsidP="008C547F">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1068C3" w:rsidRDefault="001068C3" w:rsidP="008C547F">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1068C3" w:rsidRDefault="001068C3" w:rsidP="008C547F">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1068C3" w:rsidRDefault="001068C3" w:rsidP="008C547F">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068C3" w:rsidRDefault="001068C3" w:rsidP="008C547F">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1068C3" w:rsidRDefault="001068C3" w:rsidP="008C547F">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1068C3" w:rsidRDefault="001068C3" w:rsidP="008C547F">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068C3" w:rsidRDefault="001068C3" w:rsidP="008C547F">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1068C3" w:rsidRDefault="001068C3" w:rsidP="008C547F">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1068C3" w:rsidRDefault="001068C3" w:rsidP="008C547F">
      <w:pPr>
        <w:tabs>
          <w:tab w:val="left" w:pos="0"/>
        </w:tabs>
        <w:ind w:firstLine="709"/>
        <w:jc w:val="both"/>
        <w:rPr>
          <w:noProof/>
        </w:rPr>
      </w:pPr>
      <w:r>
        <w:rPr>
          <w:noProof/>
        </w:rPr>
        <w:t>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15.09.2019 г. Поставщик несет все расходы по получению обеспечения исполнения гарантийных обязательств.</w:t>
      </w:r>
    </w:p>
    <w:p w:rsidR="001068C3" w:rsidRDefault="001068C3" w:rsidP="008C547F">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1068C3" w:rsidRDefault="001068C3" w:rsidP="008C547F">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8C547F">
        <w:rPr>
          <w:noProof/>
        </w:rPr>
        <w:t>15.09.2019</w:t>
      </w:r>
      <w:r>
        <w:rPr>
          <w:noProof/>
        </w:rPr>
        <w:t xml:space="preserve"> </w:t>
      </w:r>
      <w:r w:rsidRPr="008C547F">
        <w:rPr>
          <w:noProof/>
        </w:rPr>
        <w:t>г</w:t>
      </w:r>
      <w:r>
        <w:rPr>
          <w:noProof/>
        </w:rPr>
        <w:t>.</w:t>
      </w:r>
    </w:p>
    <w:p w:rsidR="001068C3" w:rsidRDefault="001068C3" w:rsidP="008C547F">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1068C3" w:rsidRDefault="001068C3" w:rsidP="008C547F">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Pr="008C547F">
        <w:rPr>
          <w:noProof/>
        </w:rPr>
        <w:t>15.09.2019 г.</w:t>
      </w:r>
    </w:p>
    <w:p w:rsidR="001068C3" w:rsidRDefault="001068C3" w:rsidP="008C547F">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1068C3" w:rsidRDefault="001068C3" w:rsidP="008C547F">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068C3" w:rsidRDefault="001068C3" w:rsidP="008C547F">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068C3" w:rsidRDefault="001068C3" w:rsidP="008C547F">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068C3" w:rsidRDefault="001068C3" w:rsidP="008C547F">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068C3" w:rsidRDefault="001068C3" w:rsidP="008C547F">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068C3" w:rsidRDefault="001068C3" w:rsidP="008C547F">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068C3" w:rsidRDefault="001068C3" w:rsidP="008C547F">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1068C3" w:rsidRDefault="001068C3" w:rsidP="008C547F">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1068C3" w:rsidRDefault="001068C3" w:rsidP="008C547F">
      <w:pPr>
        <w:tabs>
          <w:tab w:val="left" w:pos="0"/>
        </w:tabs>
        <w:ind w:firstLine="709"/>
        <w:jc w:val="both"/>
        <w:rPr>
          <w:noProof/>
        </w:rPr>
      </w:pPr>
      <w:r>
        <w:rPr>
          <w:noProof/>
        </w:rPr>
        <w:t>- банковская гарантия должна быть безотзывной;</w:t>
      </w:r>
    </w:p>
    <w:p w:rsidR="001068C3" w:rsidRDefault="001068C3" w:rsidP="008C547F">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1068C3" w:rsidRDefault="001068C3" w:rsidP="008C547F">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1068C3" w:rsidRDefault="001068C3" w:rsidP="008C547F">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068C3" w:rsidRDefault="001068C3" w:rsidP="008C547F">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1068C3" w:rsidRDefault="001068C3" w:rsidP="008C547F">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068C3" w:rsidRDefault="001068C3" w:rsidP="008C547F">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1068C3" w:rsidRDefault="001068C3" w:rsidP="008C547F">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068C3" w:rsidRDefault="001068C3" w:rsidP="008C547F">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1068C3" w:rsidRDefault="001068C3" w:rsidP="008C547F">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068C3" w:rsidRDefault="001068C3" w:rsidP="008C547F">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1068C3" w:rsidRDefault="001068C3" w:rsidP="008C547F">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068C3" w:rsidRDefault="001068C3" w:rsidP="008C547F">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1068C3" w:rsidRDefault="001068C3" w:rsidP="008C547F">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1068C3" w:rsidRDefault="001068C3" w:rsidP="008C547F">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068C3" w:rsidRDefault="001068C3" w:rsidP="008C547F">
      <w:pPr>
        <w:tabs>
          <w:tab w:val="left" w:pos="0"/>
        </w:tabs>
        <w:ind w:firstLine="709"/>
        <w:jc w:val="both"/>
        <w:rPr>
          <w:noProof/>
        </w:rPr>
      </w:pPr>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Pr>
            <w:rStyle w:val="Hyperlink"/>
            <w:noProof/>
          </w:rPr>
          <w:t>www.cbr.ru</w:t>
        </w:r>
      </w:hyperlink>
      <w:r>
        <w:rPr>
          <w:noProof/>
        </w:rPr>
        <w:t xml:space="preserve"> –для банков – резидентов Российской Федерации) является основанием для отказа в приеме гарантии данного банка.</w:t>
      </w:r>
    </w:p>
    <w:p w:rsidR="001068C3" w:rsidRDefault="001068C3" w:rsidP="008C547F">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068C3" w:rsidRDefault="001068C3" w:rsidP="008C547F">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068C3" w:rsidRDefault="001068C3" w:rsidP="008C547F">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068C3" w:rsidRDefault="001068C3" w:rsidP="008C547F">
      <w:pPr>
        <w:tabs>
          <w:tab w:val="left" w:pos="0"/>
        </w:tabs>
        <w:ind w:firstLine="709"/>
        <w:jc w:val="both"/>
        <w:rPr>
          <w:noProof/>
        </w:rPr>
      </w:pPr>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068C3" w:rsidRDefault="001068C3" w:rsidP="008C547F">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068C3" w:rsidRDefault="001068C3" w:rsidP="008C547F">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1068C3" w:rsidRDefault="001068C3" w:rsidP="008C547F">
      <w:pPr>
        <w:tabs>
          <w:tab w:val="left" w:pos="0"/>
        </w:tabs>
        <w:ind w:firstLine="709"/>
        <w:jc w:val="both"/>
        <w:rPr>
          <w:noProof/>
        </w:rPr>
      </w:pPr>
      <w:r>
        <w:rPr>
          <w:noProof/>
        </w:rPr>
        <w:t>6.19. Поручитель должен отвечать следующим требованиям:</w:t>
      </w:r>
    </w:p>
    <w:p w:rsidR="001068C3" w:rsidRDefault="001068C3" w:rsidP="008C547F">
      <w:pPr>
        <w:tabs>
          <w:tab w:val="left" w:pos="0"/>
        </w:tabs>
        <w:ind w:firstLine="709"/>
        <w:jc w:val="both"/>
        <w:rPr>
          <w:noProof/>
        </w:rPr>
      </w:pPr>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Pr>
            <w:rStyle w:val="Hyperlink"/>
            <w:noProof/>
          </w:rPr>
          <w:t>www.standartandpoors.com</w:t>
        </w:r>
      </w:hyperlink>
      <w:r>
        <w:rPr>
          <w:noProof/>
        </w:rPr>
        <w:t>), Moody’s Investors Service (</w:t>
      </w:r>
      <w:hyperlink r:id="rId9" w:history="1">
        <w:r>
          <w:rPr>
            <w:rStyle w:val="Hyperlink"/>
            <w:noProof/>
            <w:lang w:val="en-US"/>
          </w:rPr>
          <w:t>www</w:t>
        </w:r>
        <w:r>
          <w:rPr>
            <w:rStyle w:val="Hyperlink"/>
            <w:noProof/>
          </w:rPr>
          <w:t>.</w:t>
        </w:r>
        <w:r>
          <w:rPr>
            <w:rStyle w:val="Hyperlink"/>
            <w:noProof/>
            <w:lang w:val="en-US"/>
          </w:rPr>
          <w:t>moodys</w:t>
        </w:r>
        <w:r>
          <w:rPr>
            <w:rStyle w:val="Hyperlink"/>
            <w:noProof/>
          </w:rPr>
          <w:t>.</w:t>
        </w:r>
        <w:r>
          <w:rPr>
            <w:rStyle w:val="Hyperlink"/>
            <w:noProof/>
            <w:lang w:val="en-US"/>
          </w:rPr>
          <w:t>com</w:t>
        </w:r>
      </w:hyperlink>
      <w:r>
        <w:rPr>
          <w:noProof/>
        </w:rPr>
        <w:t xml:space="preserve">) или </w:t>
      </w:r>
      <w:r>
        <w:rPr>
          <w:noProof/>
          <w:lang w:val="en-US"/>
        </w:rPr>
        <w:t>Fitch</w:t>
      </w:r>
      <w:r w:rsidRPr="008C547F">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Pr>
          <w:noProof/>
          <w:lang w:val="en-US"/>
        </w:rPr>
        <w:t>Fitch</w:t>
      </w:r>
      <w:r w:rsidRPr="008C547F">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1068C3" w:rsidRDefault="001068C3" w:rsidP="008C547F">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068C3" w:rsidRDefault="001068C3" w:rsidP="008C547F">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068C3" w:rsidRDefault="001068C3" w:rsidP="008C547F">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068C3" w:rsidRDefault="001068C3" w:rsidP="008C547F">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1068C3" w:rsidRDefault="001068C3" w:rsidP="008C547F">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068C3" w:rsidRDefault="001068C3" w:rsidP="008C547F">
      <w:pPr>
        <w:tabs>
          <w:tab w:val="left" w:pos="0"/>
        </w:tabs>
        <w:ind w:firstLine="709"/>
        <w:jc w:val="both"/>
        <w:rPr>
          <w:noProof/>
        </w:rPr>
      </w:pPr>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1068C3" w:rsidRDefault="001068C3" w:rsidP="008C547F">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1068C3" w:rsidRDefault="001068C3" w:rsidP="008C547F">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1068C3" w:rsidRDefault="001068C3" w:rsidP="008C547F">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068C3" w:rsidRDefault="001068C3" w:rsidP="008C547F">
      <w:pPr>
        <w:tabs>
          <w:tab w:val="left" w:pos="0"/>
        </w:tabs>
        <w:ind w:firstLine="709"/>
        <w:jc w:val="both"/>
        <w:rPr>
          <w:noProof/>
        </w:rPr>
      </w:pPr>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1068C3" w:rsidRDefault="001068C3" w:rsidP="008C547F">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1068C3" w:rsidRDefault="001068C3" w:rsidP="008C547F">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1068C3" w:rsidRDefault="001068C3" w:rsidP="008C547F">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068C3" w:rsidRDefault="001068C3" w:rsidP="008C547F">
      <w:pPr>
        <w:tabs>
          <w:tab w:val="left" w:pos="0"/>
        </w:tabs>
        <w:ind w:firstLine="709"/>
        <w:jc w:val="both"/>
        <w:rPr>
          <w:noProof/>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r>
        <w:t xml:space="preserve">р/сч 40702810110010000214 в ОАО «АКБ САРОВБИЗНЕСБАНК» г. Саров БИК 042204721 к/сч 30101810200000000721, </w:t>
      </w:r>
      <w:r>
        <w:rPr>
          <w:noProof/>
        </w:rPr>
        <w:t>ОГРН 1075260029240.</w:t>
      </w:r>
    </w:p>
    <w:p w:rsidR="001068C3" w:rsidRDefault="001068C3" w:rsidP="008C547F">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1068C3" w:rsidRDefault="001068C3" w:rsidP="008C547F">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1068C3" w:rsidRDefault="001068C3" w:rsidP="008C547F">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068C3" w:rsidRDefault="001068C3" w:rsidP="008C547F">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1068C3" w:rsidRDefault="001068C3" w:rsidP="008C547F">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1068C3" w:rsidRDefault="001068C3" w:rsidP="008C547F">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1068C3" w:rsidRDefault="001068C3" w:rsidP="008C547F">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1068C3" w:rsidRDefault="001068C3" w:rsidP="008C547F">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068C3" w:rsidRDefault="001068C3" w:rsidP="008C547F">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068C3" w:rsidRDefault="001068C3" w:rsidP="008C547F">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068C3" w:rsidRPr="008C547F" w:rsidRDefault="001068C3" w:rsidP="008C547F">
      <w:pPr>
        <w:tabs>
          <w:tab w:val="left" w:pos="0"/>
        </w:tabs>
        <w:ind w:firstLine="709"/>
        <w:jc w:val="both"/>
        <w:rPr>
          <w:noProof/>
        </w:rPr>
      </w:pPr>
      <w:r>
        <w:rPr>
          <w:noProof/>
        </w:rPr>
        <w:t>6.27.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1068C3" w:rsidRDefault="001068C3" w:rsidP="008C547F">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1068C3" w:rsidRDefault="001068C3" w:rsidP="008C547F">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1068C3" w:rsidRDefault="001068C3" w:rsidP="008C547F">
      <w:pPr>
        <w:tabs>
          <w:tab w:val="left" w:pos="0"/>
        </w:tabs>
        <w:ind w:firstLine="709"/>
        <w:jc w:val="both"/>
        <w:rPr>
          <w:noProof/>
        </w:rPr>
      </w:pPr>
      <w:r>
        <w:rPr>
          <w:noProof/>
        </w:rPr>
        <w:t>- снижения кредитного рейтинга Поручителя;</w:t>
      </w:r>
    </w:p>
    <w:p w:rsidR="001068C3" w:rsidRDefault="001068C3" w:rsidP="008C547F">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068C3" w:rsidRDefault="001068C3" w:rsidP="008C547F">
      <w:pPr>
        <w:tabs>
          <w:tab w:val="left" w:pos="0"/>
        </w:tabs>
        <w:ind w:firstLine="709"/>
        <w:jc w:val="center"/>
        <w:rPr>
          <w:b/>
          <w:color w:val="000000"/>
        </w:rPr>
      </w:pPr>
    </w:p>
    <w:p w:rsidR="001068C3" w:rsidRDefault="001068C3" w:rsidP="008C547F">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1068C3" w:rsidRDefault="001068C3" w:rsidP="008C547F">
      <w:pPr>
        <w:tabs>
          <w:tab w:val="left" w:pos="0"/>
        </w:tabs>
        <w:ind w:firstLine="709"/>
        <w:jc w:val="center"/>
        <w:rPr>
          <w:b/>
          <w:bCs/>
          <w:spacing w:val="-1"/>
        </w:rPr>
      </w:pPr>
    </w:p>
    <w:p w:rsidR="001068C3" w:rsidRDefault="001068C3" w:rsidP="008C547F">
      <w:pPr>
        <w:shd w:val="clear" w:color="auto" w:fill="FFFFFF"/>
        <w:tabs>
          <w:tab w:val="left" w:pos="0"/>
          <w:tab w:val="left" w:pos="1276"/>
        </w:tabs>
        <w:ind w:firstLine="709"/>
        <w:jc w:val="both"/>
      </w:pPr>
      <w:r>
        <w:t>7.1. Покупатель имеет право:</w:t>
      </w:r>
    </w:p>
    <w:p w:rsidR="001068C3" w:rsidRDefault="001068C3" w:rsidP="008C547F">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1068C3" w:rsidRDefault="001068C3" w:rsidP="008C547F">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1068C3" w:rsidRDefault="001068C3" w:rsidP="008C547F">
      <w:pPr>
        <w:shd w:val="clear" w:color="auto" w:fill="FFFFFF"/>
        <w:tabs>
          <w:tab w:val="left" w:pos="0"/>
          <w:tab w:val="left" w:pos="1276"/>
        </w:tabs>
        <w:ind w:left="5" w:right="14" w:firstLine="709"/>
        <w:jc w:val="both"/>
      </w:pPr>
      <w:r>
        <w:rPr>
          <w:spacing w:val="-5"/>
        </w:rPr>
        <w:t>7.1.3.  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1068C3" w:rsidRDefault="001068C3" w:rsidP="008C547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1068C3" w:rsidRDefault="001068C3" w:rsidP="008C547F">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068C3" w:rsidRDefault="001068C3" w:rsidP="008C547F">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1068C3" w:rsidRDefault="001068C3" w:rsidP="008C547F">
      <w:pPr>
        <w:shd w:val="clear" w:color="auto" w:fill="FFFFFF"/>
        <w:tabs>
          <w:tab w:val="left" w:pos="0"/>
          <w:tab w:val="left" w:pos="1276"/>
          <w:tab w:val="left" w:pos="1334"/>
        </w:tabs>
        <w:ind w:left="10" w:right="19" w:firstLine="709"/>
        <w:jc w:val="both"/>
      </w:pPr>
      <w:r>
        <w:t>7.1.7.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1068C3" w:rsidRDefault="001068C3" w:rsidP="008C547F">
      <w:pPr>
        <w:shd w:val="clear" w:color="auto" w:fill="FFFFFF"/>
        <w:tabs>
          <w:tab w:val="left" w:pos="0"/>
          <w:tab w:val="left" w:pos="1276"/>
        </w:tabs>
        <w:ind w:firstLine="709"/>
        <w:jc w:val="both"/>
      </w:pPr>
      <w:r>
        <w:rPr>
          <w:spacing w:val="-2"/>
        </w:rPr>
        <w:t>7.2.    Покупатель обязан:</w:t>
      </w:r>
    </w:p>
    <w:p w:rsidR="001068C3" w:rsidRDefault="001068C3" w:rsidP="008C547F">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1068C3" w:rsidRDefault="001068C3" w:rsidP="008C547F">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1068C3" w:rsidRDefault="001068C3" w:rsidP="008C547F">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1068C3" w:rsidRDefault="001068C3" w:rsidP="008C547F">
      <w:pPr>
        <w:tabs>
          <w:tab w:val="left" w:pos="0"/>
          <w:tab w:val="left" w:pos="1276"/>
        </w:tabs>
        <w:ind w:firstLine="709"/>
        <w:jc w:val="both"/>
      </w:pPr>
      <w:r>
        <w:t>7.2.4.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1068C3" w:rsidRDefault="001068C3" w:rsidP="008C547F">
      <w:pPr>
        <w:tabs>
          <w:tab w:val="left" w:pos="0"/>
          <w:tab w:val="left" w:pos="1276"/>
        </w:tabs>
        <w:ind w:firstLine="709"/>
        <w:jc w:val="both"/>
      </w:pPr>
      <w:r>
        <w:t>7.2.5.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1068C3" w:rsidRDefault="001068C3" w:rsidP="008C547F">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Pr>
            <w:rStyle w:val="Hyperlink"/>
          </w:rPr>
          <w:t>ftp.niaep.ru</w:t>
        </w:r>
      </w:hyperlink>
      <w:r>
        <w:t>.</w:t>
      </w:r>
    </w:p>
    <w:p w:rsidR="001068C3" w:rsidRDefault="001068C3" w:rsidP="008C547F">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068C3" w:rsidRDefault="001068C3" w:rsidP="008C547F">
      <w:pPr>
        <w:tabs>
          <w:tab w:val="left" w:pos="0"/>
        </w:tabs>
        <w:ind w:firstLine="709"/>
        <w:jc w:val="both"/>
      </w:pPr>
    </w:p>
    <w:p w:rsidR="001068C3" w:rsidRDefault="001068C3" w:rsidP="008C547F">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1068C3" w:rsidRDefault="001068C3" w:rsidP="008C547F">
      <w:pPr>
        <w:tabs>
          <w:tab w:val="left" w:pos="0"/>
        </w:tabs>
        <w:ind w:firstLine="709"/>
        <w:jc w:val="center"/>
        <w:rPr>
          <w:b/>
          <w:bCs/>
        </w:rPr>
      </w:pPr>
    </w:p>
    <w:p w:rsidR="001068C3" w:rsidRDefault="001068C3" w:rsidP="008C547F">
      <w:pPr>
        <w:shd w:val="clear" w:color="auto" w:fill="FFFFFF"/>
        <w:tabs>
          <w:tab w:val="left" w:pos="0"/>
        </w:tabs>
        <w:ind w:firstLine="709"/>
        <w:jc w:val="both"/>
      </w:pPr>
      <w:r>
        <w:rPr>
          <w:spacing w:val="-2"/>
        </w:rPr>
        <w:t>8.1  Поставщик обязан:</w:t>
      </w:r>
    </w:p>
    <w:p w:rsidR="001068C3" w:rsidRDefault="001068C3" w:rsidP="008C547F">
      <w:pPr>
        <w:shd w:val="clear" w:color="auto" w:fill="FFFFFF"/>
        <w:tabs>
          <w:tab w:val="left" w:pos="0"/>
          <w:tab w:val="left" w:leader="underscore" w:pos="4046"/>
        </w:tabs>
        <w:ind w:left="14" w:right="14" w:firstLine="709"/>
        <w:jc w:val="both"/>
      </w:pPr>
      <w:r>
        <w:t>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п.9.3.1.настоящего Договора.</w:t>
      </w:r>
    </w:p>
    <w:p w:rsidR="001068C3" w:rsidRDefault="001068C3" w:rsidP="008C547F">
      <w:pPr>
        <w:shd w:val="clear" w:color="auto" w:fill="FFFFFF"/>
        <w:tabs>
          <w:tab w:val="left" w:pos="0"/>
          <w:tab w:val="left" w:leader="underscore" w:pos="4046"/>
        </w:tabs>
        <w:ind w:left="14" w:right="14" w:firstLine="709"/>
        <w:jc w:val="both"/>
      </w:pPr>
      <w:r>
        <w:t>Срок передачи Поставщиком Покупателю согласованного ТЗ и/или ТУ – 90 дней с даты вступления в силу настоящего Договора.</w:t>
      </w:r>
    </w:p>
    <w:p w:rsidR="001068C3" w:rsidRDefault="001068C3" w:rsidP="008C547F">
      <w:pPr>
        <w:ind w:firstLine="709"/>
        <w:jc w:val="both"/>
      </w:pPr>
      <w:r>
        <w:t>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1068C3" w:rsidRDefault="001068C3" w:rsidP="008C547F">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1068C3" w:rsidRDefault="001068C3" w:rsidP="008C547F">
      <w:pPr>
        <w:shd w:val="clear" w:color="auto" w:fill="FFFFFF"/>
        <w:tabs>
          <w:tab w:val="left" w:pos="0"/>
          <w:tab w:val="left" w:pos="1296"/>
        </w:tabs>
        <w:ind w:left="19" w:right="10" w:firstLine="709"/>
        <w:jc w:val="both"/>
      </w:pPr>
      <w:r>
        <w:t>8.1.3.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1068C3" w:rsidRDefault="001068C3" w:rsidP="008C547F">
      <w:pPr>
        <w:shd w:val="clear" w:color="auto" w:fill="FFFFFF"/>
        <w:tabs>
          <w:tab w:val="left" w:pos="0"/>
          <w:tab w:val="left" w:pos="709"/>
          <w:tab w:val="left" w:pos="1205"/>
        </w:tabs>
        <w:ind w:right="10" w:firstLine="709"/>
        <w:jc w:val="both"/>
      </w:pPr>
      <w:r>
        <w:t xml:space="preserve">8.1.4.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1068C3" w:rsidRDefault="001068C3" w:rsidP="008C547F">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1068C3" w:rsidRDefault="001068C3" w:rsidP="008C547F">
      <w:pPr>
        <w:tabs>
          <w:tab w:val="left" w:pos="0"/>
        </w:tabs>
        <w:ind w:firstLine="709"/>
        <w:jc w:val="both"/>
      </w:pPr>
      <w:r>
        <w:t>График необходимо разработать и наполнить информацией в «Портале Поставщика».</w:t>
      </w:r>
    </w:p>
    <w:p w:rsidR="001068C3" w:rsidRDefault="001068C3" w:rsidP="008C547F">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1068C3" w:rsidRDefault="001068C3" w:rsidP="008C547F">
      <w:pPr>
        <w:shd w:val="clear" w:color="auto" w:fill="FFFFFF"/>
        <w:tabs>
          <w:tab w:val="left" w:pos="0"/>
          <w:tab w:val="left" w:pos="709"/>
        </w:tabs>
        <w:ind w:right="10" w:firstLine="709"/>
        <w:jc w:val="both"/>
        <w:rPr>
          <w:spacing w:val="-3"/>
        </w:rPr>
      </w:pPr>
      <w:r>
        <w:rPr>
          <w:spacing w:val="-3"/>
        </w:rPr>
        <w:t>8.1.6.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1068C3" w:rsidRDefault="001068C3" w:rsidP="008C547F">
      <w:pPr>
        <w:pStyle w:val="BodyTextIndent21"/>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1068C3" w:rsidRDefault="001068C3" w:rsidP="008C547F">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068C3" w:rsidRDefault="001068C3" w:rsidP="008C547F">
      <w:pPr>
        <w:pStyle w:val="BodyTextIndent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068C3" w:rsidRDefault="001068C3" w:rsidP="008C547F">
      <w:pPr>
        <w:pStyle w:val="BodyTextIndent21"/>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068C3" w:rsidRDefault="001068C3" w:rsidP="008C547F">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1068C3" w:rsidRDefault="001068C3" w:rsidP="008C547F">
      <w:pPr>
        <w:shd w:val="clear" w:color="auto" w:fill="FFFFFF"/>
        <w:tabs>
          <w:tab w:val="left" w:pos="0"/>
        </w:tabs>
        <w:ind w:right="48" w:firstLine="709"/>
        <w:jc w:val="both"/>
        <w:rPr>
          <w:spacing w:val="-1"/>
        </w:rPr>
      </w:pPr>
      <w:r>
        <w:rPr>
          <w:spacing w:val="-1"/>
        </w:rPr>
        <w:t>8.1.9. 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p>
    <w:p w:rsidR="001068C3" w:rsidRDefault="001068C3" w:rsidP="008C547F">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1068C3" w:rsidRDefault="001068C3" w:rsidP="008C547F">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1068C3" w:rsidRDefault="001068C3" w:rsidP="008C547F">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1068C3" w:rsidRDefault="001068C3" w:rsidP="008C547F">
      <w:pPr>
        <w:shd w:val="clear" w:color="auto" w:fill="FFFFFF"/>
        <w:tabs>
          <w:tab w:val="left" w:pos="0"/>
        </w:tabs>
        <w:ind w:right="48" w:firstLine="709"/>
        <w:jc w:val="both"/>
      </w:pPr>
      <w:r>
        <w:t>Для Оборудования 1, 2, 3 класса безопасности:</w:t>
      </w:r>
    </w:p>
    <w:p w:rsidR="001068C3" w:rsidRDefault="001068C3" w:rsidP="008C547F">
      <w:pPr>
        <w:shd w:val="clear" w:color="auto" w:fill="FFFFFF"/>
        <w:tabs>
          <w:tab w:val="left" w:pos="0"/>
        </w:tabs>
        <w:ind w:right="48" w:firstLine="709"/>
        <w:jc w:val="both"/>
      </w:pPr>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1068C3" w:rsidRDefault="001068C3" w:rsidP="008C547F">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1068C3" w:rsidRDefault="001068C3" w:rsidP="008C547F">
      <w:pPr>
        <w:shd w:val="clear" w:color="auto" w:fill="FFFFFF"/>
        <w:tabs>
          <w:tab w:val="left" w:pos="0"/>
        </w:tabs>
        <w:ind w:right="48" w:firstLine="709"/>
        <w:jc w:val="both"/>
      </w:pPr>
      <w:r>
        <w:t>8.1.10. 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1068C3" w:rsidRDefault="001068C3" w:rsidP="008C547F">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1068C3" w:rsidRDefault="001068C3" w:rsidP="008C547F">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1068C3" w:rsidRDefault="001068C3" w:rsidP="008C547F">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1068C3" w:rsidRDefault="001068C3" w:rsidP="008C547F">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1068C3" w:rsidRDefault="001068C3" w:rsidP="008C547F">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1068C3" w:rsidRDefault="001068C3" w:rsidP="008C547F">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1068C3" w:rsidRDefault="001068C3" w:rsidP="008C547F">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1068C3" w:rsidRDefault="001068C3" w:rsidP="008C547F">
      <w:pPr>
        <w:shd w:val="clear" w:color="auto" w:fill="FFFFFF"/>
        <w:tabs>
          <w:tab w:val="left" w:pos="0"/>
          <w:tab w:val="left" w:pos="1157"/>
        </w:tabs>
        <w:ind w:right="43" w:firstLine="709"/>
        <w:jc w:val="both"/>
      </w:pPr>
      <w:r>
        <w:t>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068C3" w:rsidRDefault="001068C3" w:rsidP="008C547F">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1068C3" w:rsidRDefault="001068C3" w:rsidP="008C547F">
      <w:pPr>
        <w:pStyle w:val="BodyText3"/>
        <w:tabs>
          <w:tab w:val="left" w:pos="0"/>
        </w:tabs>
        <w:suppressAutoHyphens/>
        <w:spacing w:after="120"/>
        <w:ind w:left="72" w:firstLine="637"/>
        <w:jc w:val="both"/>
        <w:rPr>
          <w:sz w:val="24"/>
          <w:szCs w:val="24"/>
        </w:rPr>
      </w:pPr>
      <w:r>
        <w:rPr>
          <w:sz w:val="24"/>
          <w:szCs w:val="24"/>
        </w:rPr>
        <w:t>8.1.14. Обеспечить проведение шеф-монтажа Оборудования по требованию Покупателя с участием представителей изготовителя и Покупателя.</w:t>
      </w:r>
    </w:p>
    <w:p w:rsidR="001068C3" w:rsidRDefault="001068C3" w:rsidP="008C547F">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Оборудования. Выполнить работы по испытанию головных образцов в соответствии с ГОСТ Р 15.201-2000.</w:t>
      </w:r>
    </w:p>
    <w:p w:rsidR="001068C3" w:rsidRDefault="001068C3" w:rsidP="008C547F">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1068C3" w:rsidRDefault="001068C3" w:rsidP="008C547F">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068C3" w:rsidRDefault="001068C3" w:rsidP="008C547F">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068C3" w:rsidRDefault="001068C3" w:rsidP="008C547F">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1068C3" w:rsidRDefault="001068C3" w:rsidP="008C547F">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1068C3" w:rsidRDefault="001068C3" w:rsidP="008C547F">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068C3" w:rsidRDefault="001068C3" w:rsidP="008C547F">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1068C3" w:rsidRDefault="001068C3" w:rsidP="008C547F">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1068C3" w:rsidRDefault="001068C3" w:rsidP="008C547F">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1068C3" w:rsidRDefault="001068C3" w:rsidP="008C547F">
      <w:pPr>
        <w:shd w:val="clear" w:color="auto" w:fill="FFFFFF"/>
        <w:tabs>
          <w:tab w:val="left" w:pos="0"/>
          <w:tab w:val="left" w:pos="1296"/>
        </w:tabs>
        <w:ind w:right="34" w:firstLine="709"/>
        <w:jc w:val="both"/>
        <w:rPr>
          <w:spacing w:val="-5"/>
        </w:rPr>
      </w:pPr>
      <w:r>
        <w:t>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1068C3" w:rsidRDefault="001068C3" w:rsidP="008C547F">
      <w:pPr>
        <w:shd w:val="clear" w:color="auto" w:fill="FFFFFF"/>
        <w:tabs>
          <w:tab w:val="left" w:pos="0"/>
          <w:tab w:val="left" w:pos="1296"/>
        </w:tabs>
        <w:ind w:right="34" w:firstLine="709"/>
        <w:jc w:val="both"/>
        <w:rPr>
          <w:spacing w:val="-5"/>
        </w:rPr>
      </w:pPr>
      <w:r>
        <w:t>8.1.24.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1068C3" w:rsidRDefault="001068C3" w:rsidP="008C547F">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068C3" w:rsidRDefault="001068C3" w:rsidP="008C547F">
      <w:pPr>
        <w:pStyle w:val="BodyTextIndent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068C3" w:rsidRDefault="001068C3" w:rsidP="008C547F">
      <w:pPr>
        <w:pStyle w:val="BodyTextIndent3"/>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1068C3" w:rsidRDefault="001068C3" w:rsidP="008C547F">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068C3" w:rsidRDefault="001068C3" w:rsidP="008C547F">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Pr>
            <w:rStyle w:val="Hyperlink"/>
          </w:rPr>
          <w:t>ftp.niaep.ru</w:t>
        </w:r>
      </w:hyperlink>
      <w:r>
        <w:t xml:space="preserve"> электронные копии документов, указанных в Приложении № 2 к Договору, и направить на электронный адрес </w:t>
      </w:r>
      <w:hyperlink r:id="rId12" w:history="1">
        <w:r>
          <w:rPr>
            <w:rStyle w:val="Hyperlink"/>
          </w:rPr>
          <w:t>vkvd@niaep.ru</w:t>
        </w:r>
      </w:hyperlink>
      <w:r>
        <w:t xml:space="preserve"> извещение о размещении информации.</w:t>
      </w:r>
    </w:p>
    <w:p w:rsidR="001068C3" w:rsidRDefault="001068C3" w:rsidP="008C547F">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1068C3" w:rsidRDefault="001068C3" w:rsidP="008C547F">
      <w:pPr>
        <w:tabs>
          <w:tab w:val="right" w:pos="9923"/>
        </w:tabs>
        <w:ind w:firstLine="709"/>
        <w:jc w:val="both"/>
      </w:pPr>
      <w:r>
        <w:t>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w:t>
      </w:r>
    </w:p>
    <w:p w:rsidR="001068C3" w:rsidRDefault="001068C3" w:rsidP="008C547F">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1068C3" w:rsidRDefault="001068C3" w:rsidP="008C547F">
      <w:pPr>
        <w:shd w:val="clear" w:color="auto" w:fill="FFFFFF"/>
        <w:tabs>
          <w:tab w:val="left" w:pos="0"/>
          <w:tab w:val="left" w:pos="1277"/>
        </w:tabs>
        <w:ind w:firstLine="709"/>
        <w:jc w:val="both"/>
      </w:pPr>
      <w:r>
        <w:t>8.1.31.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1068C3" w:rsidRDefault="001068C3" w:rsidP="008C547F">
      <w:pPr>
        <w:pStyle w:val="BodyTextIndent3"/>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1068C3" w:rsidRDefault="001068C3" w:rsidP="008C547F">
      <w:pPr>
        <w:pStyle w:val="BodyTextIndent3"/>
        <w:tabs>
          <w:tab w:val="left" w:pos="0"/>
        </w:tabs>
        <w:spacing w:after="0"/>
        <w:ind w:left="0" w:firstLine="709"/>
        <w:jc w:val="both"/>
        <w:rPr>
          <w:sz w:val="24"/>
          <w:szCs w:val="24"/>
        </w:rPr>
      </w:pPr>
      <w:r>
        <w:rPr>
          <w:sz w:val="24"/>
          <w:szCs w:val="24"/>
        </w:rPr>
        <w:t>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1068C3" w:rsidRDefault="001068C3" w:rsidP="008C547F">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1068C3" w:rsidRDefault="001068C3" w:rsidP="008C547F">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1068C3" w:rsidRDefault="001068C3" w:rsidP="008C547F">
      <w:pPr>
        <w:shd w:val="clear" w:color="auto" w:fill="FFFFFF"/>
        <w:tabs>
          <w:tab w:val="left" w:pos="0"/>
          <w:tab w:val="left" w:pos="1277"/>
        </w:tabs>
        <w:ind w:firstLine="709"/>
        <w:jc w:val="both"/>
      </w:pPr>
      <w:r>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068C3" w:rsidRDefault="001068C3" w:rsidP="008C547F">
      <w:pPr>
        <w:pStyle w:val="BodyTextIndent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068C3" w:rsidRDefault="001068C3" w:rsidP="008C547F">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068C3" w:rsidRDefault="001068C3" w:rsidP="008C547F">
      <w:pPr>
        <w:pStyle w:val="BodyTextIndent3"/>
        <w:tabs>
          <w:tab w:val="left" w:pos="0"/>
        </w:tabs>
        <w:spacing w:after="0"/>
        <w:ind w:left="0" w:firstLine="709"/>
        <w:jc w:val="both"/>
        <w:rPr>
          <w:sz w:val="24"/>
          <w:szCs w:val="24"/>
        </w:rPr>
      </w:pPr>
      <w:r>
        <w:rPr>
          <w:sz w:val="24"/>
          <w:szCs w:val="24"/>
        </w:rPr>
        <w:t xml:space="preserve">8.4.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1068C3" w:rsidRDefault="001068C3" w:rsidP="008C547F">
      <w:pPr>
        <w:pStyle w:val="BodyTextIndent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 20 настоящего Договора.</w:t>
      </w:r>
    </w:p>
    <w:p w:rsidR="001068C3" w:rsidRDefault="001068C3" w:rsidP="008C547F">
      <w:pPr>
        <w:pStyle w:val="BodyTextIndent3"/>
        <w:tabs>
          <w:tab w:val="left" w:pos="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068C3" w:rsidRDefault="001068C3" w:rsidP="008C547F">
      <w:pPr>
        <w:tabs>
          <w:tab w:val="left" w:pos="0"/>
        </w:tabs>
        <w:ind w:firstLine="709"/>
        <w:jc w:val="center"/>
        <w:rPr>
          <w:b/>
        </w:rPr>
      </w:pPr>
    </w:p>
    <w:p w:rsidR="001068C3" w:rsidRDefault="001068C3" w:rsidP="008C547F">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1068C3" w:rsidRDefault="001068C3" w:rsidP="008C547F">
      <w:pPr>
        <w:tabs>
          <w:tab w:val="left" w:pos="0"/>
        </w:tabs>
        <w:ind w:firstLine="709"/>
        <w:jc w:val="center"/>
        <w:rPr>
          <w:b/>
        </w:rPr>
      </w:pPr>
    </w:p>
    <w:p w:rsidR="001068C3" w:rsidRDefault="001068C3" w:rsidP="008C547F">
      <w:pPr>
        <w:pStyle w:val="BodyText3"/>
        <w:tabs>
          <w:tab w:val="left" w:pos="0"/>
        </w:tabs>
        <w:suppressAutoHyphens/>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068C3" w:rsidRDefault="001068C3" w:rsidP="008C547F">
      <w:pPr>
        <w:pStyle w:val="BodyText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1068C3" w:rsidRDefault="001068C3" w:rsidP="008C547F">
      <w:pPr>
        <w:pStyle w:val="BodyText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1068C3" w:rsidRDefault="001068C3" w:rsidP="008C547F">
      <w:pPr>
        <w:pStyle w:val="BodyText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068C3" w:rsidRDefault="001068C3" w:rsidP="008C547F">
      <w:pPr>
        <w:ind w:firstLine="708"/>
        <w:jc w:val="both"/>
      </w:pPr>
      <w:r>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1068C3" w:rsidRDefault="001068C3" w:rsidP="008C547F">
      <w:pPr>
        <w:pStyle w:val="BodyText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068C3" w:rsidRDefault="001068C3" w:rsidP="008C547F">
      <w:pPr>
        <w:pStyle w:val="BodyText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1068C3" w:rsidRDefault="001068C3" w:rsidP="008C547F">
      <w:pPr>
        <w:pStyle w:val="BodyText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1068C3" w:rsidRDefault="001068C3" w:rsidP="008C547F">
      <w:pPr>
        <w:pStyle w:val="BodyText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1068C3" w:rsidRDefault="001068C3" w:rsidP="008C547F">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1068C3" w:rsidRDefault="001068C3" w:rsidP="008C547F">
      <w:pPr>
        <w:pStyle w:val="BodyText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1068C3" w:rsidRDefault="001068C3" w:rsidP="008C547F">
      <w:pPr>
        <w:pStyle w:val="BodyText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068C3" w:rsidRDefault="001068C3" w:rsidP="008C547F">
      <w:pPr>
        <w:pStyle w:val="BodyText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1068C3" w:rsidRDefault="001068C3" w:rsidP="008C547F">
      <w:pPr>
        <w:pStyle w:val="BodyText3"/>
        <w:tabs>
          <w:tab w:val="left" w:pos="0"/>
          <w:tab w:val="left" w:pos="142"/>
        </w:tabs>
        <w:suppressAutoHyphens/>
        <w:jc w:val="both"/>
        <w:rPr>
          <w:sz w:val="24"/>
          <w:szCs w:val="24"/>
        </w:rPr>
      </w:pPr>
      <w:r>
        <w:rPr>
          <w:sz w:val="24"/>
          <w:szCs w:val="24"/>
        </w:rPr>
        <w:t>- общее количество грузовых мест;</w:t>
      </w:r>
    </w:p>
    <w:p w:rsidR="001068C3" w:rsidRDefault="001068C3" w:rsidP="008C547F">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1068C3" w:rsidRDefault="001068C3" w:rsidP="008C547F">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1068C3" w:rsidRDefault="001068C3" w:rsidP="008C547F">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1068C3" w:rsidRDefault="001068C3" w:rsidP="008C547F">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1068C3" w:rsidRDefault="001068C3" w:rsidP="008C547F">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068C3" w:rsidRDefault="001068C3" w:rsidP="008C547F">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1068C3" w:rsidRDefault="001068C3" w:rsidP="008C547F">
      <w:pPr>
        <w:pStyle w:val="BodyText3"/>
        <w:tabs>
          <w:tab w:val="left" w:pos="0"/>
          <w:tab w:val="left" w:pos="142"/>
        </w:tabs>
        <w:suppressAutoHyphens/>
        <w:ind w:firstLine="720"/>
        <w:jc w:val="both"/>
        <w:rPr>
          <w:sz w:val="24"/>
          <w:szCs w:val="24"/>
        </w:rPr>
      </w:pPr>
      <w:r>
        <w:rPr>
          <w:sz w:val="24"/>
          <w:szCs w:val="24"/>
        </w:rPr>
        <w:t>9.7.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068C3" w:rsidRDefault="001068C3" w:rsidP="008C547F">
      <w:pPr>
        <w:pStyle w:val="BodyText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068C3" w:rsidRDefault="001068C3" w:rsidP="008C547F">
      <w:pPr>
        <w:pStyle w:val="BodyText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068C3" w:rsidRDefault="001068C3" w:rsidP="008C547F">
      <w:pPr>
        <w:pStyle w:val="BodyText3"/>
        <w:tabs>
          <w:tab w:val="left" w:pos="0"/>
        </w:tabs>
        <w:suppressAutoHyphens/>
        <w:jc w:val="both"/>
        <w:rPr>
          <w:sz w:val="24"/>
          <w:szCs w:val="24"/>
        </w:rPr>
      </w:pPr>
      <w:r>
        <w:rPr>
          <w:sz w:val="24"/>
          <w:szCs w:val="24"/>
        </w:rPr>
        <w:t>- ожидаемую дату прибытия в место назначения;</w:t>
      </w:r>
    </w:p>
    <w:p w:rsidR="001068C3" w:rsidRDefault="001068C3" w:rsidP="008C547F">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1068C3" w:rsidRDefault="001068C3" w:rsidP="008C547F">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1068C3" w:rsidRDefault="001068C3" w:rsidP="008C547F">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1068C3" w:rsidRDefault="001068C3" w:rsidP="008C547F">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1068C3" w:rsidRDefault="001068C3" w:rsidP="008C547F">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1068C3" w:rsidRDefault="001068C3" w:rsidP="008C547F">
      <w:pPr>
        <w:pStyle w:val="BodyText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1068C3" w:rsidRDefault="001068C3" w:rsidP="008C547F">
      <w:pPr>
        <w:pStyle w:val="BodyText3"/>
        <w:tabs>
          <w:tab w:val="left" w:pos="0"/>
        </w:tabs>
        <w:suppressAutoHyphens/>
        <w:ind w:firstLine="709"/>
        <w:jc w:val="both"/>
        <w:rPr>
          <w:sz w:val="24"/>
          <w:szCs w:val="24"/>
        </w:rPr>
      </w:pPr>
      <w:r>
        <w:rPr>
          <w:sz w:val="24"/>
          <w:szCs w:val="24"/>
        </w:rPr>
        <w:t>9.10.1.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1068C3" w:rsidRDefault="001068C3" w:rsidP="008C547F">
      <w:pPr>
        <w:ind w:firstLine="709"/>
        <w:jc w:val="both"/>
      </w:pPr>
      <w:r>
        <w:t>9.11. Грузополучатель: Волгодонский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1068C3" w:rsidRDefault="001068C3" w:rsidP="008C547F">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1068C3" w:rsidRDefault="001068C3" w:rsidP="008C547F">
      <w:pPr>
        <w:pStyle w:val="BodyText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1068C3" w:rsidRDefault="001068C3" w:rsidP="008C547F">
      <w:pPr>
        <w:pStyle w:val="BodyText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1068C3" w:rsidRDefault="001068C3" w:rsidP="008C547F">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1068C3" w:rsidRDefault="001068C3" w:rsidP="008C547F">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1068C3" w:rsidRDefault="001068C3" w:rsidP="008C547F">
      <w:pPr>
        <w:pStyle w:val="BodyText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068C3" w:rsidRDefault="001068C3" w:rsidP="008C547F">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068C3" w:rsidRDefault="001068C3" w:rsidP="008C547F">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068C3" w:rsidRDefault="001068C3" w:rsidP="008C547F">
      <w:pPr>
        <w:ind w:left="120" w:firstLine="600"/>
        <w:jc w:val="both"/>
      </w:pPr>
      <w:r>
        <w:t>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068C3" w:rsidRDefault="001068C3" w:rsidP="008C547F">
      <w:pPr>
        <w:ind w:left="120" w:firstLine="600"/>
        <w:jc w:val="both"/>
      </w:pPr>
    </w:p>
    <w:p w:rsidR="001068C3" w:rsidRDefault="001068C3" w:rsidP="008C547F">
      <w:pPr>
        <w:tabs>
          <w:tab w:val="left" w:pos="0"/>
        </w:tabs>
        <w:ind w:firstLine="709"/>
        <w:jc w:val="center"/>
        <w:rPr>
          <w:b/>
          <w:color w:val="000000"/>
        </w:rPr>
      </w:pPr>
      <w:r>
        <w:rPr>
          <w:b/>
          <w:color w:val="000000"/>
        </w:rPr>
        <w:t>Статья 10. Порядок сдачи – приемки поставленного Оборудования</w:t>
      </w:r>
    </w:p>
    <w:p w:rsidR="001068C3" w:rsidRDefault="001068C3" w:rsidP="008C547F">
      <w:pPr>
        <w:tabs>
          <w:tab w:val="left" w:pos="0"/>
        </w:tabs>
        <w:ind w:firstLine="709"/>
        <w:jc w:val="center"/>
        <w:rPr>
          <w:b/>
          <w:color w:val="000000"/>
        </w:rPr>
      </w:pPr>
    </w:p>
    <w:p w:rsidR="001068C3" w:rsidRDefault="001068C3" w:rsidP="008C547F">
      <w:pPr>
        <w:pStyle w:val="BodyText3"/>
        <w:tabs>
          <w:tab w:val="left" w:pos="0"/>
        </w:tabs>
        <w:suppressAutoHyphens/>
        <w:ind w:firstLine="709"/>
        <w:jc w:val="both"/>
        <w:rPr>
          <w:sz w:val="24"/>
          <w:szCs w:val="24"/>
        </w:rPr>
      </w:pPr>
      <w:r>
        <w:rPr>
          <w:sz w:val="24"/>
          <w:szCs w:val="24"/>
        </w:rPr>
        <w:t>10.1. В день прибытия Оборудования на Площадку АЭС:</w:t>
      </w:r>
    </w:p>
    <w:p w:rsidR="001068C3" w:rsidRDefault="001068C3" w:rsidP="008C547F">
      <w:pPr>
        <w:pStyle w:val="BodyText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1068C3" w:rsidRDefault="001068C3" w:rsidP="008C547F">
      <w:pPr>
        <w:pStyle w:val="BodyText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1068C3" w:rsidRDefault="001068C3" w:rsidP="008C547F">
      <w:pPr>
        <w:pStyle w:val="BodyText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068C3" w:rsidRDefault="001068C3" w:rsidP="008C547F">
      <w:pPr>
        <w:pStyle w:val="BodyText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05"/>
        <w:gridCol w:w="8567"/>
      </w:tblGrid>
      <w:tr w:rsidR="001068C3" w:rsidTr="008C547F">
        <w:trPr>
          <w:trHeight w:val="457"/>
        </w:trPr>
        <w:tc>
          <w:tcPr>
            <w:tcW w:w="500" w:type="dxa"/>
          </w:tcPr>
          <w:p w:rsidR="001068C3" w:rsidRDefault="001068C3">
            <w:pPr>
              <w:pStyle w:val="BodyText3"/>
              <w:tabs>
                <w:tab w:val="left" w:pos="0"/>
              </w:tabs>
              <w:suppressAutoHyphens/>
              <w:ind w:firstLine="709"/>
              <w:jc w:val="both"/>
              <w:rPr>
                <w:sz w:val="24"/>
                <w:szCs w:val="24"/>
              </w:rPr>
            </w:pPr>
            <w:r>
              <w:rPr>
                <w:sz w:val="24"/>
                <w:szCs w:val="24"/>
              </w:rPr>
              <w:t>-</w:t>
            </w:r>
          </w:p>
        </w:tc>
        <w:tc>
          <w:tcPr>
            <w:tcW w:w="9531" w:type="dxa"/>
          </w:tcPr>
          <w:p w:rsidR="001068C3" w:rsidRDefault="001068C3">
            <w:pPr>
              <w:pStyle w:val="BodyText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1068C3" w:rsidTr="008C547F">
        <w:trPr>
          <w:trHeight w:val="362"/>
        </w:trPr>
        <w:tc>
          <w:tcPr>
            <w:tcW w:w="500" w:type="dxa"/>
          </w:tcPr>
          <w:p w:rsidR="001068C3" w:rsidRDefault="001068C3">
            <w:pPr>
              <w:pStyle w:val="BodyText3"/>
              <w:tabs>
                <w:tab w:val="left" w:pos="0"/>
              </w:tabs>
              <w:suppressAutoHyphens/>
              <w:ind w:firstLine="709"/>
              <w:jc w:val="both"/>
              <w:rPr>
                <w:sz w:val="24"/>
                <w:szCs w:val="24"/>
              </w:rPr>
            </w:pPr>
            <w:r>
              <w:rPr>
                <w:sz w:val="24"/>
                <w:szCs w:val="24"/>
              </w:rPr>
              <w:t>-</w:t>
            </w:r>
          </w:p>
        </w:tc>
        <w:tc>
          <w:tcPr>
            <w:tcW w:w="9531" w:type="dxa"/>
          </w:tcPr>
          <w:p w:rsidR="001068C3" w:rsidRDefault="001068C3">
            <w:pPr>
              <w:pStyle w:val="BodyText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1068C3" w:rsidRDefault="001068C3" w:rsidP="008C547F">
      <w:pPr>
        <w:pStyle w:val="BodyText3"/>
        <w:tabs>
          <w:tab w:val="left" w:pos="0"/>
        </w:tabs>
        <w:suppressAutoHyphens/>
        <w:ind w:firstLine="709"/>
        <w:jc w:val="both"/>
        <w:rPr>
          <w:sz w:val="24"/>
          <w:szCs w:val="24"/>
        </w:rPr>
      </w:pPr>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1068C3" w:rsidRDefault="001068C3" w:rsidP="008C547F">
      <w:pPr>
        <w:pStyle w:val="BodyText3"/>
        <w:tabs>
          <w:tab w:val="left" w:pos="0"/>
        </w:tabs>
        <w:suppressAutoHyphens/>
        <w:ind w:firstLine="709"/>
        <w:jc w:val="both"/>
        <w:rPr>
          <w:sz w:val="24"/>
          <w:szCs w:val="24"/>
        </w:rPr>
      </w:pPr>
      <w:r>
        <w:rPr>
          <w:sz w:val="24"/>
          <w:szCs w:val="24"/>
        </w:rPr>
        <w:t>10.2.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1068C3" w:rsidRDefault="001068C3" w:rsidP="008C547F">
      <w:pPr>
        <w:pStyle w:val="BodyText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068C3" w:rsidRDefault="001068C3" w:rsidP="008C547F">
      <w:pPr>
        <w:pStyle w:val="BodyText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068C3" w:rsidRDefault="001068C3" w:rsidP="008C547F">
      <w:pPr>
        <w:pStyle w:val="BodyText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068C3" w:rsidRDefault="001068C3" w:rsidP="008C547F">
      <w:pPr>
        <w:pStyle w:val="BodyText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068C3" w:rsidRDefault="001068C3" w:rsidP="008C547F">
      <w:pPr>
        <w:pStyle w:val="BodyText3"/>
        <w:tabs>
          <w:tab w:val="left" w:pos="0"/>
        </w:tabs>
        <w:suppressAutoHyphens/>
        <w:ind w:firstLine="709"/>
        <w:jc w:val="both"/>
        <w:rPr>
          <w:sz w:val="24"/>
          <w:szCs w:val="24"/>
        </w:rPr>
      </w:pPr>
      <w:r>
        <w:rPr>
          <w:sz w:val="24"/>
          <w:szCs w:val="24"/>
        </w:rPr>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1068C3" w:rsidRDefault="001068C3" w:rsidP="008C547F">
      <w:pPr>
        <w:pStyle w:val="BodyText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068C3" w:rsidRDefault="001068C3" w:rsidP="008C547F">
      <w:pPr>
        <w:pStyle w:val="BodyText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068C3" w:rsidRDefault="001068C3" w:rsidP="008C547F">
      <w:pPr>
        <w:pStyle w:val="BodyText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068C3" w:rsidRDefault="001068C3" w:rsidP="008C547F">
      <w:pPr>
        <w:pStyle w:val="BodyText3"/>
        <w:tabs>
          <w:tab w:val="left" w:pos="0"/>
        </w:tabs>
        <w:suppressAutoHyphens/>
        <w:ind w:firstLine="709"/>
        <w:jc w:val="both"/>
        <w:rPr>
          <w:sz w:val="24"/>
          <w:szCs w:val="24"/>
        </w:rPr>
      </w:pPr>
      <w:r>
        <w:rPr>
          <w:sz w:val="24"/>
          <w:szCs w:val="24"/>
        </w:rPr>
        <w:t>10.6.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1068C3" w:rsidRDefault="001068C3" w:rsidP="008C547F">
      <w:pPr>
        <w:pStyle w:val="BodyText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1068C3" w:rsidRDefault="001068C3" w:rsidP="008C547F">
      <w:pPr>
        <w:pStyle w:val="BodyText3"/>
        <w:tabs>
          <w:tab w:val="left" w:pos="0"/>
        </w:tabs>
        <w:suppressAutoHyphens/>
        <w:ind w:firstLine="709"/>
        <w:jc w:val="both"/>
        <w:rPr>
          <w:sz w:val="24"/>
          <w:szCs w:val="24"/>
        </w:rPr>
      </w:pPr>
      <w:r>
        <w:rPr>
          <w:sz w:val="24"/>
          <w:szCs w:val="24"/>
        </w:rPr>
        <w:t>в 3-х дневный срок определить уполномоченных лиц со стороны Покупателя и Поставщика для урегулирования разногласий,</w:t>
      </w:r>
    </w:p>
    <w:p w:rsidR="001068C3" w:rsidRDefault="001068C3" w:rsidP="008C547F">
      <w:pPr>
        <w:pStyle w:val="BodyText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1068C3" w:rsidRDefault="001068C3" w:rsidP="008C547F">
      <w:pPr>
        <w:pStyle w:val="BodyText3"/>
        <w:tabs>
          <w:tab w:val="left" w:pos="0"/>
        </w:tabs>
        <w:suppressAutoHyphens/>
        <w:ind w:firstLine="709"/>
        <w:jc w:val="both"/>
        <w:rPr>
          <w:sz w:val="24"/>
          <w:szCs w:val="24"/>
        </w:rPr>
      </w:pPr>
      <w:r>
        <w:rPr>
          <w:sz w:val="24"/>
          <w:szCs w:val="24"/>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1068C3" w:rsidRDefault="001068C3" w:rsidP="008C547F">
      <w:pPr>
        <w:pStyle w:val="BodyText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068C3" w:rsidRDefault="001068C3" w:rsidP="008C547F">
      <w:pPr>
        <w:pStyle w:val="BodyText3"/>
        <w:tabs>
          <w:tab w:val="left" w:pos="0"/>
        </w:tabs>
        <w:suppressAutoHyphens/>
        <w:ind w:firstLine="709"/>
        <w:jc w:val="both"/>
        <w:rPr>
          <w:sz w:val="24"/>
          <w:szCs w:val="24"/>
        </w:rPr>
      </w:pPr>
      <w:r>
        <w:rPr>
          <w:sz w:val="24"/>
          <w:szCs w:val="24"/>
        </w:rPr>
        <w:t>10.8.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1068C3" w:rsidRDefault="001068C3" w:rsidP="008C547F">
      <w:pPr>
        <w:pStyle w:val="BodyText3"/>
        <w:tabs>
          <w:tab w:val="left" w:pos="0"/>
        </w:tabs>
        <w:suppressAutoHyphens/>
        <w:ind w:firstLine="709"/>
        <w:jc w:val="both"/>
        <w:rPr>
          <w:sz w:val="24"/>
          <w:szCs w:val="24"/>
        </w:rPr>
      </w:pPr>
      <w:r>
        <w:rPr>
          <w:sz w:val="24"/>
          <w:szCs w:val="24"/>
        </w:rPr>
        <w:t>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1068C3" w:rsidRDefault="001068C3" w:rsidP="008C547F">
      <w:pPr>
        <w:pStyle w:val="BodyText3"/>
        <w:tabs>
          <w:tab w:val="left" w:pos="0"/>
        </w:tabs>
        <w:suppressAutoHyphens/>
        <w:ind w:firstLine="709"/>
        <w:jc w:val="both"/>
        <w:rPr>
          <w:sz w:val="24"/>
          <w:szCs w:val="24"/>
        </w:rPr>
      </w:pPr>
      <w:r>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1068C3" w:rsidRDefault="001068C3" w:rsidP="008C547F">
      <w:pPr>
        <w:pStyle w:val="BodyText3"/>
        <w:tabs>
          <w:tab w:val="left" w:pos="0"/>
        </w:tabs>
        <w:suppressAutoHyphens/>
        <w:ind w:firstLine="709"/>
        <w:jc w:val="both"/>
        <w:rPr>
          <w:sz w:val="24"/>
          <w:szCs w:val="24"/>
        </w:rPr>
      </w:pPr>
      <w:r>
        <w:rPr>
          <w:sz w:val="24"/>
          <w:szCs w:val="24"/>
        </w:rPr>
        <w:t>10.11.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1068C3" w:rsidRDefault="001068C3" w:rsidP="008C547F">
      <w:pPr>
        <w:pStyle w:val="BodyTextIndent21"/>
        <w:suppressLineNumbers/>
        <w:tabs>
          <w:tab w:val="left" w:pos="0"/>
        </w:tabs>
        <w:suppressAutoHyphens/>
        <w:spacing w:before="0" w:after="0"/>
        <w:ind w:left="0" w:firstLine="709"/>
        <w:rPr>
          <w:bCs/>
          <w:color w:val="000000"/>
        </w:rPr>
      </w:pPr>
    </w:p>
    <w:p w:rsidR="001068C3" w:rsidRDefault="001068C3" w:rsidP="008C547F">
      <w:pPr>
        <w:shd w:val="clear" w:color="auto" w:fill="FFFFFF"/>
        <w:tabs>
          <w:tab w:val="left" w:pos="0"/>
        </w:tabs>
        <w:ind w:left="3360" w:firstLine="709"/>
        <w:jc w:val="both"/>
        <w:rPr>
          <w:b/>
          <w:bCs/>
          <w:spacing w:val="-1"/>
        </w:rPr>
      </w:pPr>
      <w:r>
        <w:rPr>
          <w:b/>
          <w:bCs/>
          <w:spacing w:val="-1"/>
        </w:rPr>
        <w:t>Статья 11. Гарантийный срок</w:t>
      </w:r>
    </w:p>
    <w:p w:rsidR="001068C3" w:rsidRDefault="001068C3" w:rsidP="008C547F">
      <w:pPr>
        <w:shd w:val="clear" w:color="auto" w:fill="FFFFFF"/>
        <w:tabs>
          <w:tab w:val="left" w:pos="0"/>
        </w:tabs>
        <w:ind w:left="3360" w:firstLine="709"/>
        <w:jc w:val="both"/>
        <w:rPr>
          <w:b/>
          <w:bCs/>
          <w:spacing w:val="-1"/>
        </w:rPr>
      </w:pPr>
    </w:p>
    <w:p w:rsidR="001068C3" w:rsidRDefault="001068C3" w:rsidP="008C547F">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1068C3" w:rsidRDefault="001068C3" w:rsidP="008C547F">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1068C3" w:rsidRDefault="001068C3" w:rsidP="008C547F">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1068C3" w:rsidRDefault="001068C3" w:rsidP="008C547F">
      <w:pPr>
        <w:shd w:val="clear" w:color="auto" w:fill="FFFFFF"/>
        <w:tabs>
          <w:tab w:val="left" w:pos="0"/>
          <w:tab w:val="left" w:pos="1166"/>
        </w:tabs>
        <w:ind w:left="48"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1068C3" w:rsidRDefault="001068C3" w:rsidP="008C547F">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1068C3" w:rsidRDefault="001068C3" w:rsidP="008C547F">
      <w:pPr>
        <w:shd w:val="clear" w:color="auto" w:fill="FFFFFF"/>
        <w:tabs>
          <w:tab w:val="left" w:pos="0"/>
          <w:tab w:val="left" w:pos="1128"/>
        </w:tabs>
        <w:ind w:left="14" w:right="-1" w:firstLine="709"/>
        <w:jc w:val="both"/>
      </w:pPr>
      <w:r>
        <w:rPr>
          <w:spacing w:val="-9"/>
        </w:rPr>
        <w:t xml:space="preserve">11.5.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1068C3" w:rsidRDefault="001068C3" w:rsidP="008C547F">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Pr="008C547F">
        <w:rPr>
          <w:b/>
          <w:bCs/>
          <w:spacing w:val="-1"/>
        </w:rPr>
        <w:t>17.07.2017 г.</w:t>
      </w:r>
    </w:p>
    <w:p w:rsidR="001068C3" w:rsidRDefault="001068C3" w:rsidP="008C547F">
      <w:pPr>
        <w:shd w:val="clear" w:color="auto" w:fill="FFFFFF"/>
        <w:tabs>
          <w:tab w:val="left" w:pos="0"/>
          <w:tab w:val="left" w:pos="1128"/>
        </w:tabs>
        <w:ind w:left="14" w:right="38" w:firstLine="709"/>
        <w:jc w:val="both"/>
        <w:rPr>
          <w:b/>
          <w:bCs/>
          <w:spacing w:val="-1"/>
        </w:rPr>
      </w:pPr>
    </w:p>
    <w:p w:rsidR="001068C3" w:rsidRDefault="001068C3" w:rsidP="008C547F">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1068C3" w:rsidRDefault="001068C3" w:rsidP="008C547F">
      <w:pPr>
        <w:shd w:val="clear" w:color="auto" w:fill="FFFFFF"/>
        <w:tabs>
          <w:tab w:val="left" w:pos="0"/>
        </w:tabs>
        <w:ind w:left="3005" w:firstLine="709"/>
        <w:jc w:val="both"/>
        <w:rPr>
          <w:b/>
          <w:bCs/>
          <w:spacing w:val="-1"/>
        </w:rPr>
      </w:pPr>
    </w:p>
    <w:p w:rsidR="001068C3" w:rsidRDefault="001068C3" w:rsidP="008C547F">
      <w:pPr>
        <w:pStyle w:val="BodyText"/>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1068C3" w:rsidRDefault="001068C3" w:rsidP="008C547F">
      <w:pPr>
        <w:pStyle w:val="BodyText"/>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1068C3" w:rsidRDefault="001068C3" w:rsidP="008C547F">
      <w:pPr>
        <w:pStyle w:val="BodyText"/>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1068C3" w:rsidRDefault="001068C3" w:rsidP="008C547F">
      <w:pPr>
        <w:pStyle w:val="BodyText"/>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068C3" w:rsidRDefault="001068C3" w:rsidP="008C547F">
      <w:pPr>
        <w:pStyle w:val="BodyText"/>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068C3" w:rsidRDefault="001068C3" w:rsidP="008C547F">
      <w:pPr>
        <w:pStyle w:val="BodyText"/>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068C3" w:rsidRDefault="001068C3" w:rsidP="008C547F">
      <w:pPr>
        <w:pStyle w:val="BodyText"/>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1068C3" w:rsidRDefault="001068C3" w:rsidP="008C547F">
      <w:pPr>
        <w:pStyle w:val="BodyText"/>
        <w:keepLines/>
        <w:tabs>
          <w:tab w:val="left" w:pos="0"/>
        </w:tabs>
        <w:spacing w:after="0"/>
        <w:ind w:firstLine="709"/>
        <w:jc w:val="both"/>
      </w:pPr>
      <w:r>
        <w:t xml:space="preserve">12.8.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1068C3" w:rsidRDefault="001068C3" w:rsidP="008C547F">
      <w:pPr>
        <w:pStyle w:val="BodyText"/>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068C3" w:rsidRDefault="001068C3" w:rsidP="008C547F">
      <w:pPr>
        <w:numPr>
          <w:ilvl w:val="1"/>
          <w:numId w:val="11"/>
        </w:numPr>
        <w:tabs>
          <w:tab w:val="left" w:pos="0"/>
        </w:tabs>
        <w:ind w:left="0" w:firstLine="709"/>
        <w:jc w:val="both"/>
      </w:pPr>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068C3" w:rsidRDefault="001068C3" w:rsidP="008C547F">
      <w:pPr>
        <w:pStyle w:val="BodyTextIndent21"/>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1068C3" w:rsidRDefault="001068C3" w:rsidP="008C547F">
      <w:pPr>
        <w:pStyle w:val="BodyTextIndent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1068C3" w:rsidRDefault="001068C3" w:rsidP="008C547F">
      <w:pPr>
        <w:tabs>
          <w:tab w:val="left" w:pos="0"/>
        </w:tabs>
        <w:jc w:val="both"/>
      </w:pPr>
      <w:r>
        <w:t xml:space="preserve">- фактическую оплату Покупателем указанного штрафа. </w:t>
      </w:r>
    </w:p>
    <w:p w:rsidR="001068C3" w:rsidRDefault="001068C3" w:rsidP="008C547F">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1068C3" w:rsidRDefault="001068C3" w:rsidP="008C547F">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1068C3" w:rsidRDefault="001068C3" w:rsidP="008C547F">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1068C3" w:rsidRDefault="001068C3" w:rsidP="008C547F">
      <w:pPr>
        <w:tabs>
          <w:tab w:val="left" w:pos="0"/>
        </w:tabs>
        <w:spacing w:line="240" w:lineRule="atLeast"/>
        <w:ind w:firstLine="709"/>
        <w:jc w:val="both"/>
      </w:pPr>
      <w:r>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1068C3" w:rsidRDefault="001068C3" w:rsidP="008C547F">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1068C3" w:rsidRDefault="001068C3" w:rsidP="008C547F">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1068C3" w:rsidRDefault="001068C3" w:rsidP="008C547F">
      <w:pPr>
        <w:tabs>
          <w:tab w:val="left" w:pos="0"/>
        </w:tabs>
        <w:spacing w:line="240" w:lineRule="atLeast"/>
        <w:ind w:firstLine="709"/>
        <w:jc w:val="both"/>
        <w:rPr>
          <w:i/>
        </w:rPr>
      </w:pPr>
      <w:r>
        <w:t>12.17.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1068C3" w:rsidRDefault="001068C3" w:rsidP="008C547F">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1068C3" w:rsidRDefault="001068C3" w:rsidP="008C547F">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1068C3" w:rsidRDefault="001068C3" w:rsidP="008C547F">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068C3" w:rsidRDefault="001068C3" w:rsidP="008C547F">
      <w:pPr>
        <w:tabs>
          <w:tab w:val="left" w:pos="0"/>
        </w:tabs>
        <w:spacing w:line="240" w:lineRule="atLeast"/>
        <w:ind w:firstLine="709"/>
        <w:jc w:val="both"/>
      </w:pPr>
      <w:r>
        <w:t>12.21. 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068C3" w:rsidRDefault="001068C3" w:rsidP="008C547F">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1068C3" w:rsidRDefault="001068C3" w:rsidP="008C547F">
      <w:pPr>
        <w:tabs>
          <w:tab w:val="left" w:pos="0"/>
        </w:tabs>
        <w:spacing w:line="240" w:lineRule="atLeast"/>
        <w:ind w:firstLine="709"/>
        <w:jc w:val="both"/>
      </w:pPr>
      <w:r>
        <w:t>12.22. 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1068C3" w:rsidRDefault="001068C3" w:rsidP="008C547F">
      <w:pPr>
        <w:tabs>
          <w:tab w:val="left" w:pos="0"/>
        </w:tabs>
        <w:spacing w:line="240" w:lineRule="atLeast"/>
        <w:ind w:firstLine="709"/>
        <w:jc w:val="both"/>
      </w:pPr>
    </w:p>
    <w:p w:rsidR="001068C3" w:rsidRDefault="001068C3" w:rsidP="008C547F">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1068C3" w:rsidRDefault="001068C3" w:rsidP="008C547F">
      <w:pPr>
        <w:shd w:val="clear" w:color="auto" w:fill="FFFFFF"/>
        <w:tabs>
          <w:tab w:val="left" w:pos="0"/>
        </w:tabs>
        <w:ind w:firstLine="709"/>
        <w:jc w:val="center"/>
        <w:rPr>
          <w:b/>
          <w:bCs/>
          <w:spacing w:val="-1"/>
        </w:rPr>
      </w:pPr>
    </w:p>
    <w:p w:rsidR="001068C3" w:rsidRDefault="001068C3" w:rsidP="008C547F">
      <w:pPr>
        <w:pStyle w:val="BodyTextIndent21"/>
        <w:suppressLineNumbers/>
        <w:tabs>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1068C3" w:rsidRDefault="001068C3" w:rsidP="008C547F">
      <w:pPr>
        <w:pStyle w:val="BodyTextIndent21"/>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1068C3" w:rsidRDefault="001068C3" w:rsidP="008C547F">
      <w:pPr>
        <w:pStyle w:val="BodyTextIndent3"/>
        <w:tabs>
          <w:tab w:val="left" w:pos="0"/>
          <w:tab w:val="left" w:pos="1080"/>
          <w:tab w:val="left" w:pos="1620"/>
        </w:tabs>
        <w:spacing w:after="0"/>
        <w:ind w:left="0" w:firstLine="709"/>
        <w:jc w:val="both"/>
        <w:rPr>
          <w:sz w:val="24"/>
          <w:szCs w:val="24"/>
        </w:rPr>
      </w:pPr>
      <w:r>
        <w:rPr>
          <w:sz w:val="24"/>
          <w:szCs w:val="24"/>
        </w:rPr>
        <w:t>13.3.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1068C3" w:rsidRDefault="001068C3" w:rsidP="008C547F">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068C3" w:rsidRDefault="001068C3" w:rsidP="008C547F">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«Атомэнергопром». Такое разглашение не является  нарушением условий конфиденциальности.</w:t>
      </w:r>
    </w:p>
    <w:p w:rsidR="001068C3" w:rsidRDefault="001068C3" w:rsidP="008C547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1068C3" w:rsidRDefault="001068C3" w:rsidP="008C547F">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068C3" w:rsidRDefault="001068C3" w:rsidP="008C547F">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1068C3" w:rsidRDefault="001068C3" w:rsidP="008C547F">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1068C3" w:rsidRDefault="001068C3" w:rsidP="008C547F">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1068C3" w:rsidRDefault="001068C3" w:rsidP="008C547F">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1068C3" w:rsidRDefault="001068C3" w:rsidP="008C547F">
      <w:pPr>
        <w:shd w:val="clear" w:color="auto" w:fill="FFFFFF"/>
        <w:tabs>
          <w:tab w:val="left" w:pos="0"/>
        </w:tabs>
        <w:ind w:firstLine="709"/>
        <w:jc w:val="center"/>
        <w:rPr>
          <w:b/>
          <w:bCs/>
          <w:spacing w:val="-1"/>
        </w:rPr>
      </w:pPr>
    </w:p>
    <w:p w:rsidR="001068C3" w:rsidRDefault="001068C3" w:rsidP="008C547F">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1068C3" w:rsidRDefault="001068C3" w:rsidP="008C547F">
      <w:pPr>
        <w:shd w:val="clear" w:color="auto" w:fill="FFFFFF"/>
        <w:tabs>
          <w:tab w:val="left" w:pos="0"/>
        </w:tabs>
        <w:ind w:left="2611" w:firstLine="709"/>
        <w:jc w:val="both"/>
        <w:rPr>
          <w:b/>
          <w:bCs/>
          <w:spacing w:val="-1"/>
          <w:lang w:val="en-US"/>
        </w:rPr>
      </w:pPr>
    </w:p>
    <w:p w:rsidR="001068C3" w:rsidRDefault="001068C3" w:rsidP="008C547F">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068C3" w:rsidRDefault="001068C3" w:rsidP="008C547F">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1068C3" w:rsidRDefault="001068C3" w:rsidP="008C547F">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068C3" w:rsidRDefault="001068C3" w:rsidP="008C547F">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068C3" w:rsidRDefault="001068C3" w:rsidP="008C547F">
      <w:pPr>
        <w:shd w:val="clear" w:color="auto" w:fill="FFFFFF"/>
        <w:tabs>
          <w:tab w:val="left" w:pos="0"/>
        </w:tabs>
        <w:ind w:left="3490" w:firstLine="709"/>
        <w:jc w:val="both"/>
        <w:rPr>
          <w:b/>
          <w:bCs/>
          <w:spacing w:val="-1"/>
          <w:lang w:val="en-US"/>
        </w:rPr>
      </w:pPr>
      <w:r>
        <w:rPr>
          <w:b/>
          <w:bCs/>
          <w:spacing w:val="-1"/>
        </w:rPr>
        <w:t>15. Урегулирование споров</w:t>
      </w:r>
    </w:p>
    <w:p w:rsidR="001068C3" w:rsidRDefault="001068C3" w:rsidP="008C547F">
      <w:pPr>
        <w:shd w:val="clear" w:color="auto" w:fill="FFFFFF"/>
        <w:tabs>
          <w:tab w:val="left" w:pos="0"/>
        </w:tabs>
        <w:ind w:left="3490" w:firstLine="709"/>
        <w:jc w:val="both"/>
        <w:rPr>
          <w:b/>
          <w:bCs/>
          <w:spacing w:val="-1"/>
          <w:lang w:val="en-US"/>
        </w:rPr>
      </w:pPr>
    </w:p>
    <w:p w:rsidR="001068C3" w:rsidRDefault="001068C3" w:rsidP="008C547F">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1068C3" w:rsidRDefault="001068C3" w:rsidP="008C547F">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068C3" w:rsidRDefault="001068C3" w:rsidP="008C547F">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068C3" w:rsidRDefault="001068C3" w:rsidP="008C547F">
      <w:pPr>
        <w:shd w:val="clear" w:color="auto" w:fill="FFFFFF"/>
        <w:tabs>
          <w:tab w:val="left" w:pos="0"/>
        </w:tabs>
        <w:ind w:left="14" w:right="34" w:firstLine="709"/>
        <w:jc w:val="both"/>
        <w:rPr>
          <w:u w:val="single"/>
        </w:rPr>
      </w:pPr>
      <w:r>
        <w:rPr>
          <w:u w:val="single"/>
        </w:rPr>
        <w:t>1 вариант</w:t>
      </w:r>
    </w:p>
    <w:p w:rsidR="001068C3" w:rsidRDefault="001068C3" w:rsidP="008C547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1068C3" w:rsidRDefault="001068C3" w:rsidP="008C547F">
      <w:pPr>
        <w:shd w:val="clear" w:color="auto" w:fill="FFFFFF"/>
        <w:tabs>
          <w:tab w:val="left" w:pos="0"/>
        </w:tabs>
        <w:ind w:left="14" w:right="34" w:firstLine="709"/>
        <w:jc w:val="both"/>
        <w:rPr>
          <w:u w:val="single"/>
        </w:rPr>
      </w:pPr>
      <w:r>
        <w:rPr>
          <w:u w:val="single"/>
        </w:rPr>
        <w:t>2 вариант</w:t>
      </w:r>
    </w:p>
    <w:p w:rsidR="001068C3" w:rsidRDefault="001068C3" w:rsidP="008C547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1068C3" w:rsidRDefault="001068C3" w:rsidP="008C547F">
      <w:pPr>
        <w:shd w:val="clear" w:color="auto" w:fill="FFFFFF"/>
        <w:tabs>
          <w:tab w:val="left" w:pos="0"/>
        </w:tabs>
        <w:ind w:left="3566" w:firstLine="709"/>
        <w:jc w:val="both"/>
        <w:rPr>
          <w:b/>
          <w:bCs/>
          <w:spacing w:val="-1"/>
        </w:rPr>
      </w:pPr>
      <w:r>
        <w:rPr>
          <w:b/>
          <w:bCs/>
          <w:spacing w:val="-1"/>
        </w:rPr>
        <w:t>16. Расторжение Договора</w:t>
      </w:r>
    </w:p>
    <w:p w:rsidR="001068C3" w:rsidRDefault="001068C3" w:rsidP="008C547F">
      <w:pPr>
        <w:shd w:val="clear" w:color="auto" w:fill="FFFFFF"/>
        <w:tabs>
          <w:tab w:val="left" w:pos="0"/>
        </w:tabs>
        <w:ind w:left="3566" w:firstLine="709"/>
        <w:jc w:val="both"/>
      </w:pPr>
    </w:p>
    <w:p w:rsidR="001068C3" w:rsidRDefault="001068C3" w:rsidP="008C547F">
      <w:pPr>
        <w:shd w:val="clear" w:color="auto" w:fill="FFFFFF"/>
        <w:tabs>
          <w:tab w:val="left" w:pos="0"/>
          <w:tab w:val="left" w:pos="1099"/>
        </w:tabs>
        <w:ind w:firstLine="709"/>
        <w:jc w:val="both"/>
      </w:pPr>
      <w:r>
        <w:rPr>
          <w:spacing w:val="-9"/>
        </w:rPr>
        <w:t xml:space="preserve">16.1. </w:t>
      </w:r>
      <w:r>
        <w:rPr>
          <w:spacing w:val="-1"/>
        </w:rPr>
        <w:t>Настоящий Договор может быть расторгнут досрочно по соглашению Сторон.</w:t>
      </w:r>
    </w:p>
    <w:p w:rsidR="001068C3" w:rsidRDefault="001068C3" w:rsidP="008C547F">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1068C3" w:rsidRDefault="001068C3" w:rsidP="008C547F">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1068C3" w:rsidRDefault="001068C3" w:rsidP="008C547F">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1068C3" w:rsidRDefault="001068C3" w:rsidP="008C547F">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068C3" w:rsidRDefault="001068C3" w:rsidP="008C547F">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1068C3" w:rsidRDefault="001068C3" w:rsidP="008C547F">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1068C3" w:rsidRDefault="001068C3" w:rsidP="008C547F">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1068C3" w:rsidRDefault="001068C3" w:rsidP="008C547F">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1068C3" w:rsidRDefault="001068C3" w:rsidP="008C547F">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068C3" w:rsidRDefault="001068C3" w:rsidP="008C547F">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068C3" w:rsidRDefault="001068C3" w:rsidP="008C547F">
      <w:pPr>
        <w:shd w:val="clear" w:color="auto" w:fill="FFFFFF"/>
        <w:tabs>
          <w:tab w:val="left" w:pos="0"/>
        </w:tabs>
        <w:ind w:left="3475" w:firstLine="709"/>
        <w:jc w:val="both"/>
        <w:rPr>
          <w:b/>
          <w:bCs/>
          <w:spacing w:val="-1"/>
          <w:lang w:val="en-US"/>
        </w:rPr>
      </w:pPr>
      <w:r>
        <w:rPr>
          <w:b/>
          <w:bCs/>
          <w:spacing w:val="-1"/>
        </w:rPr>
        <w:t>Статья 17. Особые условия</w:t>
      </w:r>
    </w:p>
    <w:p w:rsidR="001068C3" w:rsidRDefault="001068C3" w:rsidP="008C547F">
      <w:pPr>
        <w:shd w:val="clear" w:color="auto" w:fill="FFFFFF"/>
        <w:tabs>
          <w:tab w:val="left" w:pos="0"/>
        </w:tabs>
        <w:ind w:left="3475" w:firstLine="709"/>
        <w:jc w:val="both"/>
        <w:rPr>
          <w:b/>
          <w:bCs/>
          <w:spacing w:val="-1"/>
          <w:lang w:val="en-US"/>
        </w:rPr>
      </w:pPr>
    </w:p>
    <w:p w:rsidR="001068C3" w:rsidRDefault="001068C3" w:rsidP="008C547F">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068C3" w:rsidRDefault="001068C3" w:rsidP="008C547F">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068C3" w:rsidRDefault="001068C3" w:rsidP="008C547F">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068C3" w:rsidRDefault="001068C3" w:rsidP="008C547F">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1068C3" w:rsidRDefault="001068C3" w:rsidP="008C547F">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068C3" w:rsidRDefault="001068C3" w:rsidP="008C547F">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1068C3" w:rsidRDefault="001068C3" w:rsidP="008C547F">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068C3" w:rsidRDefault="001068C3" w:rsidP="008C547F">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2015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1068C3" w:rsidRDefault="001068C3" w:rsidP="008C547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1068C3" w:rsidRDefault="001068C3" w:rsidP="008C547F">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068C3" w:rsidRDefault="001068C3" w:rsidP="008C547F">
      <w:pPr>
        <w:autoSpaceDE w:val="0"/>
        <w:autoSpaceDN w:val="0"/>
        <w:adjustRightInd w:val="0"/>
        <w:ind w:firstLine="567"/>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068C3" w:rsidRDefault="001068C3" w:rsidP="008C547F">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068C3" w:rsidRDefault="001068C3" w:rsidP="008C547F">
      <w:pPr>
        <w:shd w:val="clear" w:color="auto" w:fill="FFFFFF"/>
        <w:tabs>
          <w:tab w:val="left" w:pos="0"/>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068C3" w:rsidRDefault="001068C3" w:rsidP="008C547F">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Pr>
            <w:rStyle w:val="Hyperlink"/>
            <w:rFonts w:eastAsia="HiddenHorzOCR"/>
          </w:rPr>
          <w:t>http://www.niaep.ru</w:t>
        </w:r>
      </w:hyperlink>
      <w:r>
        <w:rPr>
          <w:rFonts w:eastAsia="HiddenHorzOCR"/>
        </w:rPr>
        <w:t>.</w:t>
      </w:r>
    </w:p>
    <w:p w:rsidR="001068C3" w:rsidRDefault="001068C3" w:rsidP="008C547F">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068C3" w:rsidRDefault="001068C3" w:rsidP="008C547F">
      <w:pPr>
        <w:ind w:firstLine="709"/>
        <w:jc w:val="both"/>
      </w:pPr>
      <w:r>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1068C3" w:rsidRDefault="001068C3" w:rsidP="008C547F">
      <w:pPr>
        <w:ind w:firstLine="709"/>
        <w:jc w:val="both"/>
      </w:pPr>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использования атомной энергии».</w:t>
      </w:r>
    </w:p>
    <w:p w:rsidR="001068C3" w:rsidRDefault="001068C3" w:rsidP="008C547F">
      <w:pPr>
        <w:shd w:val="clear" w:color="auto" w:fill="FFFFFF"/>
        <w:tabs>
          <w:tab w:val="left" w:pos="0"/>
        </w:tabs>
        <w:ind w:left="720" w:right="24"/>
        <w:jc w:val="both"/>
        <w:rPr>
          <w:rFonts w:eastAsia="HiddenHorzOCR"/>
        </w:rPr>
      </w:pPr>
    </w:p>
    <w:p w:rsidR="001068C3" w:rsidRDefault="001068C3" w:rsidP="008C547F">
      <w:pPr>
        <w:shd w:val="clear" w:color="auto" w:fill="FFFFFF"/>
        <w:tabs>
          <w:tab w:val="left" w:pos="0"/>
        </w:tabs>
        <w:ind w:right="24" w:firstLine="600"/>
        <w:jc w:val="both"/>
      </w:pPr>
    </w:p>
    <w:p w:rsidR="001068C3" w:rsidRDefault="001068C3" w:rsidP="008C547F">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1068C3" w:rsidRDefault="001068C3" w:rsidP="008C547F">
      <w:pPr>
        <w:shd w:val="clear" w:color="auto" w:fill="FFFFFF"/>
        <w:tabs>
          <w:tab w:val="left" w:pos="0"/>
        </w:tabs>
        <w:ind w:left="1387" w:firstLine="709"/>
        <w:jc w:val="both"/>
        <w:rPr>
          <w:b/>
          <w:bCs/>
        </w:rPr>
      </w:pPr>
    </w:p>
    <w:p w:rsidR="001068C3" w:rsidRDefault="001068C3" w:rsidP="008C547F">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1068C3" w:rsidRDefault="001068C3" w:rsidP="008C547F">
      <w:pPr>
        <w:shd w:val="clear" w:color="auto" w:fill="FFFFFF"/>
        <w:tabs>
          <w:tab w:val="left" w:pos="0"/>
        </w:tabs>
        <w:ind w:left="1387" w:firstLine="709"/>
        <w:jc w:val="both"/>
      </w:pPr>
    </w:p>
    <w:p w:rsidR="001068C3" w:rsidRDefault="001068C3" w:rsidP="008C547F">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1068C3" w:rsidRDefault="001068C3" w:rsidP="008C547F">
      <w:pPr>
        <w:shd w:val="clear" w:color="auto" w:fill="FFFFFF"/>
        <w:tabs>
          <w:tab w:val="left" w:pos="0"/>
          <w:tab w:val="left" w:pos="1224"/>
        </w:tabs>
        <w:ind w:left="34" w:firstLine="709"/>
        <w:jc w:val="center"/>
        <w:rPr>
          <w:b/>
          <w:bCs/>
          <w:spacing w:val="-1"/>
        </w:rPr>
      </w:pPr>
    </w:p>
    <w:p w:rsidR="001068C3" w:rsidRDefault="001068C3" w:rsidP="008C547F">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1068C3" w:rsidRDefault="001068C3" w:rsidP="008C547F">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1068C3" w:rsidRDefault="001068C3" w:rsidP="008C547F">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1068C3" w:rsidRDefault="001068C3" w:rsidP="008C547F">
      <w:pPr>
        <w:shd w:val="clear" w:color="auto" w:fill="FFFFFF"/>
        <w:tabs>
          <w:tab w:val="left" w:pos="709"/>
        </w:tabs>
        <w:ind w:left="709" w:right="922"/>
        <w:jc w:val="both"/>
      </w:pPr>
    </w:p>
    <w:p w:rsidR="001068C3" w:rsidRDefault="001068C3" w:rsidP="008C547F">
      <w:pPr>
        <w:shd w:val="clear" w:color="auto" w:fill="FFFFFF"/>
        <w:tabs>
          <w:tab w:val="left" w:pos="0"/>
        </w:tabs>
        <w:ind w:right="922"/>
        <w:jc w:val="both"/>
        <w:rPr>
          <w:i/>
        </w:rPr>
      </w:pPr>
      <w:r>
        <w:rPr>
          <w:i/>
          <w:iCs/>
        </w:rPr>
        <w:t xml:space="preserve">Приложение 1. </w:t>
      </w:r>
      <w:r>
        <w:rPr>
          <w:i/>
        </w:rPr>
        <w:t xml:space="preserve">Спецификация; </w:t>
      </w:r>
    </w:p>
    <w:p w:rsidR="001068C3" w:rsidRDefault="001068C3" w:rsidP="008C547F">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1068C3" w:rsidRDefault="001068C3" w:rsidP="008C547F">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1068C3" w:rsidRDefault="001068C3" w:rsidP="008C547F">
      <w:pPr>
        <w:shd w:val="clear" w:color="auto" w:fill="FFFFFF"/>
        <w:tabs>
          <w:tab w:val="left" w:pos="0"/>
        </w:tabs>
        <w:jc w:val="both"/>
        <w:rPr>
          <w:i/>
        </w:rPr>
      </w:pPr>
      <w:r>
        <w:rPr>
          <w:i/>
          <w:iCs/>
        </w:rPr>
        <w:t>Приложение</w:t>
      </w:r>
      <w:r>
        <w:rPr>
          <w:i/>
        </w:rPr>
        <w:t xml:space="preserve"> 3. Требования к обеспечению качества;</w:t>
      </w:r>
    </w:p>
    <w:p w:rsidR="001068C3" w:rsidRDefault="001068C3" w:rsidP="008C547F">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1068C3" w:rsidRDefault="001068C3" w:rsidP="008C547F">
      <w:pPr>
        <w:shd w:val="clear" w:color="auto" w:fill="FFFFFF"/>
        <w:tabs>
          <w:tab w:val="left" w:pos="0"/>
        </w:tabs>
        <w:rPr>
          <w:i/>
          <w:iCs/>
        </w:rPr>
      </w:pPr>
      <w:r>
        <w:rPr>
          <w:i/>
          <w:iCs/>
        </w:rPr>
        <w:t>Приложение 4. Условия пребывания специалистов Покупателя/Заказчика/Уполномоченной организации на предприятии Поставщика;</w:t>
      </w:r>
    </w:p>
    <w:p w:rsidR="001068C3" w:rsidRDefault="001068C3" w:rsidP="008C547F">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1068C3" w:rsidRDefault="001068C3" w:rsidP="008C547F">
      <w:pPr>
        <w:shd w:val="clear" w:color="auto" w:fill="FFFFFF"/>
        <w:tabs>
          <w:tab w:val="left" w:pos="0"/>
        </w:tabs>
        <w:jc w:val="both"/>
        <w:rPr>
          <w:i/>
          <w:iCs/>
        </w:rPr>
      </w:pPr>
      <w:r>
        <w:rPr>
          <w:i/>
          <w:iCs/>
        </w:rPr>
        <w:t xml:space="preserve">Приложение 6. Образец маркировки на таре для перевозки; </w:t>
      </w:r>
    </w:p>
    <w:p w:rsidR="001068C3" w:rsidRDefault="001068C3" w:rsidP="008C547F">
      <w:pPr>
        <w:shd w:val="clear" w:color="auto" w:fill="FFFFFF"/>
        <w:tabs>
          <w:tab w:val="left" w:pos="0"/>
        </w:tabs>
        <w:jc w:val="both"/>
        <w:rPr>
          <w:i/>
          <w:iCs/>
        </w:rPr>
      </w:pPr>
      <w:r>
        <w:rPr>
          <w:i/>
          <w:iCs/>
        </w:rPr>
        <w:t>Приложение 7. Форма ежемесячного отчета;</w:t>
      </w:r>
    </w:p>
    <w:p w:rsidR="001068C3" w:rsidRDefault="001068C3" w:rsidP="008C547F">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1068C3" w:rsidRDefault="001068C3" w:rsidP="008C547F">
      <w:pPr>
        <w:shd w:val="clear" w:color="auto" w:fill="FFFFFF"/>
        <w:tabs>
          <w:tab w:val="left" w:pos="0"/>
        </w:tabs>
        <w:jc w:val="both"/>
        <w:rPr>
          <w:i/>
          <w:iCs/>
        </w:rPr>
      </w:pPr>
      <w:r>
        <w:rPr>
          <w:i/>
          <w:iCs/>
        </w:rPr>
        <w:t>Приложение 9. Условия конфиденциальности;</w:t>
      </w:r>
    </w:p>
    <w:p w:rsidR="001068C3" w:rsidRDefault="001068C3" w:rsidP="008C547F">
      <w:pPr>
        <w:shd w:val="clear" w:color="auto" w:fill="FFFFFF"/>
        <w:tabs>
          <w:tab w:val="left" w:pos="0"/>
        </w:tabs>
        <w:jc w:val="both"/>
        <w:rPr>
          <w:i/>
          <w:iCs/>
        </w:rPr>
      </w:pPr>
      <w:r>
        <w:rPr>
          <w:i/>
          <w:iCs/>
        </w:rPr>
        <w:t>Приложение 10. Акт о зачете аванса;</w:t>
      </w:r>
    </w:p>
    <w:p w:rsidR="001068C3" w:rsidRDefault="001068C3" w:rsidP="008C547F">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1068C3" w:rsidRDefault="001068C3" w:rsidP="008C547F">
      <w:pPr>
        <w:shd w:val="clear" w:color="auto" w:fill="FFFFFF"/>
        <w:tabs>
          <w:tab w:val="left" w:pos="0"/>
        </w:tabs>
        <w:jc w:val="both"/>
        <w:rPr>
          <w:i/>
          <w:iCs/>
        </w:rPr>
      </w:pPr>
      <w:r>
        <w:rPr>
          <w:i/>
          <w:iCs/>
        </w:rPr>
        <w:t>Приложение 12. Форма Акта о внесении информации в ЕОНКОМ.</w:t>
      </w:r>
    </w:p>
    <w:p w:rsidR="001068C3" w:rsidRDefault="001068C3" w:rsidP="008C547F">
      <w:pPr>
        <w:shd w:val="clear" w:color="auto" w:fill="FFFFFF"/>
        <w:tabs>
          <w:tab w:val="left" w:pos="0"/>
        </w:tabs>
        <w:jc w:val="both"/>
        <w:rPr>
          <w:i/>
          <w:iCs/>
        </w:rPr>
      </w:pPr>
      <w:r>
        <w:rPr>
          <w:i/>
          <w:iCs/>
        </w:rPr>
        <w:t>Приложение 13. Форма Акта сверки расчетов.</w:t>
      </w:r>
    </w:p>
    <w:p w:rsidR="001068C3" w:rsidRDefault="001068C3" w:rsidP="008C547F">
      <w:pPr>
        <w:shd w:val="clear" w:color="auto" w:fill="FFFFFF"/>
        <w:tabs>
          <w:tab w:val="left" w:pos="0"/>
        </w:tabs>
        <w:jc w:val="both"/>
        <w:rPr>
          <w:i/>
          <w:iCs/>
        </w:rPr>
      </w:pPr>
      <w:r>
        <w:rPr>
          <w:i/>
          <w:iCs/>
        </w:rPr>
        <w:t>Приложение 14. Стандарт маркировки поставляемого оборудования;</w:t>
      </w:r>
    </w:p>
    <w:p w:rsidR="001068C3" w:rsidRDefault="001068C3" w:rsidP="008C547F">
      <w:pPr>
        <w:shd w:val="clear" w:color="auto" w:fill="FFFFFF"/>
        <w:tabs>
          <w:tab w:val="left" w:pos="0"/>
        </w:tabs>
        <w:jc w:val="both"/>
        <w:rPr>
          <w:i/>
          <w:iCs/>
        </w:rPr>
      </w:pPr>
      <w:r>
        <w:rPr>
          <w:i/>
          <w:iCs/>
        </w:rPr>
        <w:t>Приложение 15. Технические условия к этикеткам штрих-кода;</w:t>
      </w:r>
    </w:p>
    <w:p w:rsidR="001068C3" w:rsidRDefault="001068C3" w:rsidP="008C547F">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1068C3" w:rsidRDefault="001068C3" w:rsidP="008C547F">
      <w:pPr>
        <w:tabs>
          <w:tab w:val="left" w:pos="0"/>
        </w:tabs>
        <w:jc w:val="both"/>
        <w:rPr>
          <w:i/>
          <w:noProof/>
        </w:rPr>
      </w:pPr>
      <w:r>
        <w:rPr>
          <w:i/>
          <w:noProof/>
        </w:rPr>
        <w:t>Приложение 17. Форма банковской гарантии возврата аванса;</w:t>
      </w:r>
    </w:p>
    <w:p w:rsidR="001068C3" w:rsidRDefault="001068C3" w:rsidP="008C547F">
      <w:pPr>
        <w:tabs>
          <w:tab w:val="left" w:pos="0"/>
        </w:tabs>
        <w:jc w:val="both"/>
        <w:rPr>
          <w:i/>
          <w:noProof/>
        </w:rPr>
      </w:pPr>
      <w:r>
        <w:rPr>
          <w:i/>
          <w:noProof/>
        </w:rPr>
        <w:t>Приложение 18. Форма банковской гарантии исполнения гарантийных обязательств;</w:t>
      </w:r>
    </w:p>
    <w:p w:rsidR="001068C3" w:rsidRDefault="001068C3" w:rsidP="008C547F">
      <w:pPr>
        <w:tabs>
          <w:tab w:val="left" w:pos="0"/>
        </w:tabs>
        <w:jc w:val="both"/>
        <w:rPr>
          <w:i/>
          <w:noProof/>
        </w:rPr>
      </w:pPr>
      <w:r>
        <w:rPr>
          <w:i/>
          <w:noProof/>
        </w:rPr>
        <w:t>Приложение 19. Форма договора поручительства (исполнение обязательств по договору);</w:t>
      </w:r>
    </w:p>
    <w:p w:rsidR="001068C3" w:rsidRDefault="001068C3" w:rsidP="008C547F">
      <w:pPr>
        <w:tabs>
          <w:tab w:val="left" w:pos="0"/>
        </w:tabs>
        <w:jc w:val="both"/>
        <w:rPr>
          <w:i/>
          <w:noProof/>
        </w:rPr>
      </w:pPr>
      <w:r>
        <w:rPr>
          <w:i/>
          <w:noProof/>
        </w:rPr>
        <w:t>Приложение 19а. Форма договора поручительства (исполнение обязательств по договору);</w:t>
      </w:r>
    </w:p>
    <w:p w:rsidR="001068C3" w:rsidRDefault="001068C3" w:rsidP="008C547F">
      <w:pPr>
        <w:tabs>
          <w:tab w:val="left" w:pos="0"/>
        </w:tabs>
        <w:jc w:val="both"/>
        <w:rPr>
          <w:i/>
          <w:noProof/>
        </w:rPr>
      </w:pPr>
      <w:r>
        <w:rPr>
          <w:i/>
          <w:noProof/>
        </w:rPr>
        <w:t>Приложение 20. Форма договора поручительства (возврат аванса);</w:t>
      </w:r>
    </w:p>
    <w:p w:rsidR="001068C3" w:rsidRDefault="001068C3" w:rsidP="008C547F">
      <w:pPr>
        <w:tabs>
          <w:tab w:val="left" w:pos="0"/>
        </w:tabs>
        <w:jc w:val="both"/>
        <w:rPr>
          <w:i/>
          <w:noProof/>
        </w:rPr>
      </w:pPr>
      <w:r>
        <w:rPr>
          <w:i/>
          <w:noProof/>
        </w:rPr>
        <w:t>Приложение 20а. Форма договора поручительства (возврат аванса);</w:t>
      </w:r>
    </w:p>
    <w:p w:rsidR="001068C3" w:rsidRDefault="001068C3" w:rsidP="008C547F">
      <w:pPr>
        <w:tabs>
          <w:tab w:val="left" w:pos="0"/>
        </w:tabs>
        <w:jc w:val="both"/>
        <w:rPr>
          <w:i/>
          <w:noProof/>
        </w:rPr>
      </w:pPr>
      <w:r>
        <w:rPr>
          <w:i/>
          <w:noProof/>
        </w:rPr>
        <w:t>Приложение 21. Форма договора поручительства (исполнение гарантийных обязательств);</w:t>
      </w:r>
    </w:p>
    <w:p w:rsidR="001068C3" w:rsidRDefault="001068C3" w:rsidP="008C547F">
      <w:pPr>
        <w:tabs>
          <w:tab w:val="left" w:pos="0"/>
        </w:tabs>
        <w:jc w:val="both"/>
        <w:rPr>
          <w:i/>
          <w:noProof/>
        </w:rPr>
      </w:pPr>
      <w:r>
        <w:rPr>
          <w:i/>
          <w:noProof/>
        </w:rPr>
        <w:t>Приложение 21а. Форма договора поручительства (исполнение гарантийных обязательств);</w:t>
      </w:r>
    </w:p>
    <w:p w:rsidR="001068C3" w:rsidRDefault="001068C3" w:rsidP="008C547F">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1068C3" w:rsidRDefault="001068C3" w:rsidP="008C547F">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1068C3" w:rsidRDefault="001068C3" w:rsidP="008C547F">
      <w:pPr>
        <w:shd w:val="clear" w:color="auto" w:fill="FFFFFF"/>
        <w:tabs>
          <w:tab w:val="left" w:pos="0"/>
        </w:tabs>
        <w:jc w:val="both"/>
        <w:rPr>
          <w:i/>
          <w:iCs/>
        </w:rPr>
      </w:pPr>
    </w:p>
    <w:p w:rsidR="001068C3" w:rsidRDefault="001068C3" w:rsidP="008C547F">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1068C3" w:rsidRDefault="001068C3" w:rsidP="008C547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1068C3" w:rsidTr="008C547F">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tabs>
                <w:tab w:val="left" w:pos="0"/>
              </w:tabs>
              <w:jc w:val="center"/>
            </w:pPr>
            <w:r>
              <w:t>Поставщик</w:t>
            </w:r>
          </w:p>
        </w:tc>
      </w:tr>
      <w:tr w:rsidR="001068C3" w:rsidTr="008C547F">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tabs>
                <w:tab w:val="left" w:pos="0"/>
              </w:tabs>
              <w:ind w:firstLine="709"/>
              <w:jc w:val="center"/>
              <w:rPr>
                <w:i/>
              </w:rPr>
            </w:pPr>
            <w:r>
              <w:rPr>
                <w:i/>
              </w:rPr>
              <w:t>(указывается наименование)</w:t>
            </w:r>
          </w:p>
          <w:p w:rsidR="001068C3" w:rsidRDefault="001068C3">
            <w:pPr>
              <w:shd w:val="clear" w:color="auto" w:fill="FFFFFF"/>
              <w:tabs>
                <w:tab w:val="left" w:pos="0"/>
              </w:tabs>
              <w:ind w:firstLine="709"/>
              <w:jc w:val="center"/>
            </w:pPr>
          </w:p>
        </w:tc>
      </w:tr>
      <w:tr w:rsidR="001068C3" w:rsidTr="008C547F">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ind w:left="5" w:right="619" w:hanging="5"/>
              <w:jc w:val="both"/>
            </w:pPr>
            <w:r>
              <w:t>А</w:t>
            </w:r>
            <w:r>
              <w:rPr>
                <w:spacing w:val="-3"/>
              </w:rPr>
              <w:t xml:space="preserve">дрес: 603006, г. Нижний </w:t>
            </w:r>
            <w:r>
              <w:t xml:space="preserve">Новгород, </w:t>
            </w:r>
          </w:p>
          <w:p w:rsidR="001068C3" w:rsidRDefault="001068C3">
            <w:pPr>
              <w:shd w:val="clear" w:color="auto" w:fill="FFFFFF"/>
              <w:ind w:left="5" w:right="619" w:hanging="5"/>
              <w:jc w:val="both"/>
            </w:pPr>
            <w:r>
              <w:t>пл. Свободы, д. 3</w:t>
            </w:r>
          </w:p>
          <w:p w:rsidR="001068C3" w:rsidRDefault="001068C3">
            <w:pPr>
              <w:shd w:val="clear" w:color="auto" w:fill="FFFFFF"/>
              <w:ind w:left="5" w:right="619" w:hanging="5"/>
              <w:jc w:val="both"/>
            </w:pPr>
            <w:r>
              <w:t>ИНН 5260214123, КПП 525350001</w:t>
            </w:r>
          </w:p>
          <w:p w:rsidR="001068C3" w:rsidRDefault="001068C3">
            <w:pPr>
              <w:shd w:val="clear" w:color="auto" w:fill="FFFFFF"/>
              <w:ind w:left="5" w:right="619" w:hanging="5"/>
              <w:jc w:val="both"/>
            </w:pPr>
            <w:r>
              <w:t>Банковские реквизиты АО «НИАЭП»:</w:t>
            </w:r>
          </w:p>
          <w:p w:rsidR="001068C3" w:rsidRDefault="001068C3">
            <w:pPr>
              <w:shd w:val="clear" w:color="auto" w:fill="FFFFFF"/>
              <w:ind w:left="5" w:right="619" w:hanging="5"/>
              <w:jc w:val="both"/>
            </w:pPr>
            <w:r>
              <w:t>Получатель: АО «НИАЭП»</w:t>
            </w:r>
          </w:p>
          <w:p w:rsidR="001068C3" w:rsidRDefault="001068C3">
            <w:pPr>
              <w:ind w:hanging="5"/>
              <w:jc w:val="both"/>
            </w:pPr>
            <w:r>
              <w:t>р/сч 40702810110010000214</w:t>
            </w:r>
          </w:p>
          <w:p w:rsidR="001068C3" w:rsidRDefault="001068C3">
            <w:pPr>
              <w:ind w:hanging="5"/>
              <w:jc w:val="both"/>
            </w:pPr>
            <w:r>
              <w:t>в ОАО «АКБ САРОВБИЗНЕСБАНК»                 г. Саров</w:t>
            </w:r>
          </w:p>
          <w:p w:rsidR="001068C3" w:rsidRDefault="001068C3">
            <w:pPr>
              <w:ind w:hanging="5"/>
              <w:jc w:val="both"/>
            </w:pPr>
            <w:r>
              <w:t>БИК 042204721</w:t>
            </w:r>
          </w:p>
          <w:p w:rsidR="001068C3" w:rsidRDefault="001068C3">
            <w:pPr>
              <w:shd w:val="clear" w:color="auto" w:fill="FFFFFF"/>
              <w:ind w:left="5" w:right="619" w:hanging="5"/>
              <w:jc w:val="both"/>
              <w:rPr>
                <w:spacing w:val="-1"/>
              </w:rPr>
            </w:pPr>
            <w:r>
              <w:rPr>
                <w:spacing w:val="-1"/>
              </w:rPr>
              <w:t>ОГРН 1075260029240</w:t>
            </w:r>
          </w:p>
          <w:p w:rsidR="001068C3" w:rsidRDefault="001068C3">
            <w:pPr>
              <w:shd w:val="clear" w:color="auto" w:fill="FFFFFF"/>
              <w:ind w:left="14" w:hanging="5"/>
              <w:jc w:val="both"/>
            </w:pPr>
            <w:r>
              <w:t>к/сч 30101810200000000721</w:t>
            </w:r>
          </w:p>
          <w:p w:rsidR="001068C3" w:rsidRDefault="001068C3">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068C3" w:rsidRDefault="001068C3">
            <w:pPr>
              <w:shd w:val="clear" w:color="auto" w:fill="FFFFFF"/>
              <w:tabs>
                <w:tab w:val="left" w:pos="0"/>
              </w:tabs>
              <w:ind w:firstLine="709"/>
              <w:jc w:val="center"/>
              <w:rPr>
                <w:i/>
              </w:rPr>
            </w:pPr>
            <w:r>
              <w:rPr>
                <w:i/>
              </w:rPr>
              <w:t>(указывается адрес,</w:t>
            </w:r>
          </w:p>
          <w:p w:rsidR="001068C3" w:rsidRDefault="001068C3">
            <w:pPr>
              <w:shd w:val="clear" w:color="auto" w:fill="FFFFFF"/>
              <w:tabs>
                <w:tab w:val="left" w:pos="0"/>
              </w:tabs>
              <w:jc w:val="center"/>
            </w:pPr>
            <w:r>
              <w:rPr>
                <w:i/>
              </w:rPr>
              <w:t>платежные реквизиты)</w:t>
            </w:r>
          </w:p>
        </w:tc>
      </w:tr>
    </w:tbl>
    <w:p w:rsidR="001068C3" w:rsidRDefault="001068C3" w:rsidP="008C547F">
      <w:pPr>
        <w:shd w:val="clear" w:color="auto" w:fill="FFFFFF"/>
        <w:tabs>
          <w:tab w:val="left" w:pos="0"/>
        </w:tabs>
        <w:ind w:left="3941" w:firstLine="709"/>
        <w:jc w:val="both"/>
        <w:rPr>
          <w:spacing w:val="-4"/>
        </w:rPr>
      </w:pPr>
    </w:p>
    <w:p w:rsidR="001068C3" w:rsidRDefault="001068C3" w:rsidP="008C547F">
      <w:pPr>
        <w:shd w:val="clear" w:color="auto" w:fill="FFFFFF"/>
        <w:tabs>
          <w:tab w:val="left" w:pos="0"/>
        </w:tabs>
        <w:jc w:val="center"/>
        <w:rPr>
          <w:spacing w:val="-4"/>
        </w:rPr>
      </w:pPr>
      <w:r>
        <w:rPr>
          <w:spacing w:val="-4"/>
        </w:rPr>
        <w:t>ПОДПИСИ СТОРОН:</w:t>
      </w: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1068C3" w:rsidRDefault="001068C3" w:rsidP="008C547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1068C3" w:rsidRDefault="001068C3" w:rsidP="008C547F">
      <w:pPr>
        <w:tabs>
          <w:tab w:val="left" w:pos="0"/>
        </w:tabs>
        <w:ind w:firstLine="709"/>
        <w:jc w:val="both"/>
        <w:rPr>
          <w:b/>
          <w:color w:val="000000"/>
        </w:rPr>
      </w:pPr>
    </w:p>
    <w:p w:rsidR="001068C3" w:rsidRPr="008C547F" w:rsidRDefault="001068C3" w:rsidP="008C547F"/>
    <w:sectPr w:rsidR="001068C3" w:rsidRPr="008C547F" w:rsidSect="008C547F">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8C3" w:rsidRDefault="001068C3" w:rsidP="008C547F">
      <w:r>
        <w:separator/>
      </w:r>
    </w:p>
  </w:endnote>
  <w:endnote w:type="continuationSeparator" w:id="0">
    <w:p w:rsidR="001068C3" w:rsidRDefault="001068C3" w:rsidP="008C5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8C3" w:rsidRDefault="001068C3" w:rsidP="008C547F">
      <w:r>
        <w:separator/>
      </w:r>
    </w:p>
  </w:footnote>
  <w:footnote w:type="continuationSeparator" w:id="0">
    <w:p w:rsidR="001068C3" w:rsidRDefault="001068C3" w:rsidP="008C54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rPr>
    </w:lvl>
    <w:lvl w:ilvl="1">
      <w:start w:val="5"/>
      <w:numFmt w:val="decimal"/>
      <w:lvlText w:val="%1.%2."/>
      <w:lvlJc w:val="left"/>
      <w:pPr>
        <w:tabs>
          <w:tab w:val="num" w:pos="1635"/>
        </w:tabs>
        <w:ind w:left="1635" w:hanging="480"/>
      </w:pPr>
      <w:rPr>
        <w:rFonts w:cs="Times New Roman"/>
      </w:rPr>
    </w:lvl>
    <w:lvl w:ilvl="2">
      <w:start w:val="1"/>
      <w:numFmt w:val="decimal"/>
      <w:lvlText w:val="%1.%2.%3."/>
      <w:lvlJc w:val="left"/>
      <w:pPr>
        <w:tabs>
          <w:tab w:val="num" w:pos="3030"/>
        </w:tabs>
        <w:ind w:left="3030" w:hanging="720"/>
      </w:pPr>
      <w:rPr>
        <w:rFonts w:cs="Times New Roman"/>
      </w:rPr>
    </w:lvl>
    <w:lvl w:ilvl="3">
      <w:start w:val="1"/>
      <w:numFmt w:val="decimal"/>
      <w:lvlText w:val="%1.%2.%3.%4."/>
      <w:lvlJc w:val="left"/>
      <w:pPr>
        <w:tabs>
          <w:tab w:val="num" w:pos="4185"/>
        </w:tabs>
        <w:ind w:left="4185" w:hanging="720"/>
      </w:pPr>
      <w:rPr>
        <w:rFonts w:cs="Times New Roman"/>
      </w:rPr>
    </w:lvl>
    <w:lvl w:ilvl="4">
      <w:start w:val="1"/>
      <w:numFmt w:val="decimal"/>
      <w:lvlText w:val="%1.%2.%3.%4.%5."/>
      <w:lvlJc w:val="left"/>
      <w:pPr>
        <w:tabs>
          <w:tab w:val="num" w:pos="5700"/>
        </w:tabs>
        <w:ind w:left="5700" w:hanging="1080"/>
      </w:pPr>
      <w:rPr>
        <w:rFonts w:cs="Times New Roman"/>
      </w:rPr>
    </w:lvl>
    <w:lvl w:ilvl="5">
      <w:start w:val="1"/>
      <w:numFmt w:val="decimal"/>
      <w:lvlText w:val="%1.%2.%3.%4.%5.%6."/>
      <w:lvlJc w:val="left"/>
      <w:pPr>
        <w:tabs>
          <w:tab w:val="num" w:pos="6855"/>
        </w:tabs>
        <w:ind w:left="6855" w:hanging="1080"/>
      </w:pPr>
      <w:rPr>
        <w:rFonts w:cs="Times New Roman"/>
      </w:rPr>
    </w:lvl>
    <w:lvl w:ilvl="6">
      <w:start w:val="1"/>
      <w:numFmt w:val="decimal"/>
      <w:lvlText w:val="%1.%2.%3.%4.%5.%6.%7."/>
      <w:lvlJc w:val="left"/>
      <w:pPr>
        <w:tabs>
          <w:tab w:val="num" w:pos="8370"/>
        </w:tabs>
        <w:ind w:left="8370" w:hanging="1440"/>
      </w:pPr>
      <w:rPr>
        <w:rFonts w:cs="Times New Roman"/>
      </w:rPr>
    </w:lvl>
    <w:lvl w:ilvl="7">
      <w:start w:val="1"/>
      <w:numFmt w:val="decimal"/>
      <w:lvlText w:val="%1.%2.%3.%4.%5.%6.%7.%8."/>
      <w:lvlJc w:val="left"/>
      <w:pPr>
        <w:tabs>
          <w:tab w:val="num" w:pos="9525"/>
        </w:tabs>
        <w:ind w:left="9525" w:hanging="1440"/>
      </w:pPr>
      <w:rPr>
        <w:rFonts w:cs="Times New Roman"/>
      </w:rPr>
    </w:lvl>
    <w:lvl w:ilvl="8">
      <w:start w:val="1"/>
      <w:numFmt w:val="decimal"/>
      <w:lvlText w:val="%1.%2.%3.%4.%5.%6.%7.%8.%9."/>
      <w:lvlJc w:val="left"/>
      <w:pPr>
        <w:tabs>
          <w:tab w:val="num" w:pos="10680"/>
        </w:tabs>
        <w:ind w:left="10680" w:hanging="1440"/>
      </w:pPr>
      <w:rPr>
        <w:rFonts w:cs="Times New Roman"/>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rPr>
    </w:lvl>
    <w:lvl w:ilvl="1">
      <w:start w:val="9"/>
      <w:numFmt w:val="decimal"/>
      <w:lvlText w:val="%1.%2."/>
      <w:lvlJc w:val="left"/>
      <w:pPr>
        <w:tabs>
          <w:tab w:val="num" w:pos="1020"/>
        </w:tabs>
        <w:ind w:left="1020" w:hanging="48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rPr>
    </w:lvl>
    <w:lvl w:ilvl="1">
      <w:start w:val="6"/>
      <w:numFmt w:val="decimal"/>
      <w:lvlText w:val="%1.%2."/>
      <w:lvlJc w:val="left"/>
      <w:pPr>
        <w:tabs>
          <w:tab w:val="num" w:pos="840"/>
        </w:tabs>
        <w:ind w:left="840" w:hanging="480"/>
      </w:pPr>
      <w:rPr>
        <w:rFonts w:cs="Times New Roman"/>
      </w:rPr>
    </w:lvl>
    <w:lvl w:ilvl="2">
      <w:start w:val="1"/>
      <w:numFmt w:val="decimal"/>
      <w:lvlText w:val="%1.%2.%3."/>
      <w:lvlJc w:val="left"/>
      <w:pPr>
        <w:tabs>
          <w:tab w:val="num" w:pos="2130"/>
        </w:tabs>
        <w:ind w:left="2130" w:hanging="720"/>
      </w:pPr>
      <w:rPr>
        <w:rFonts w:cs="Times New Roman"/>
      </w:rPr>
    </w:lvl>
    <w:lvl w:ilvl="3">
      <w:start w:val="1"/>
      <w:numFmt w:val="decimal"/>
      <w:lvlText w:val="%1.%2.%3.%4."/>
      <w:lvlJc w:val="left"/>
      <w:pPr>
        <w:tabs>
          <w:tab w:val="num" w:pos="2835"/>
        </w:tabs>
        <w:ind w:left="2835" w:hanging="720"/>
      </w:pPr>
      <w:rPr>
        <w:rFonts w:cs="Times New Roman"/>
      </w:rPr>
    </w:lvl>
    <w:lvl w:ilvl="4">
      <w:start w:val="1"/>
      <w:numFmt w:val="decimal"/>
      <w:lvlText w:val="%1.%2.%3.%4.%5."/>
      <w:lvlJc w:val="left"/>
      <w:pPr>
        <w:tabs>
          <w:tab w:val="num" w:pos="3900"/>
        </w:tabs>
        <w:ind w:left="3900" w:hanging="1080"/>
      </w:pPr>
      <w:rPr>
        <w:rFonts w:cs="Times New Roman"/>
      </w:rPr>
    </w:lvl>
    <w:lvl w:ilvl="5">
      <w:start w:val="1"/>
      <w:numFmt w:val="decimal"/>
      <w:lvlText w:val="%1.%2.%3.%4.%5.%6."/>
      <w:lvlJc w:val="left"/>
      <w:pPr>
        <w:tabs>
          <w:tab w:val="num" w:pos="4605"/>
        </w:tabs>
        <w:ind w:left="4605" w:hanging="108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375"/>
        </w:tabs>
        <w:ind w:left="6375" w:hanging="1440"/>
      </w:pPr>
      <w:rPr>
        <w:rFonts w:cs="Times New Roman"/>
      </w:rPr>
    </w:lvl>
    <w:lvl w:ilvl="8">
      <w:start w:val="1"/>
      <w:numFmt w:val="decimal"/>
      <w:lvlText w:val="%1.%2.%3.%4.%5.%6.%7.%8.%9."/>
      <w:lvlJc w:val="left"/>
      <w:pPr>
        <w:tabs>
          <w:tab w:val="num" w:pos="7440"/>
        </w:tabs>
        <w:ind w:left="7440" w:hanging="1800"/>
      </w:pPr>
      <w:rPr>
        <w:rFonts w:cs="Times New Roman"/>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4">
    <w:nsid w:val="1F843B7A"/>
    <w:multiLevelType w:val="multilevel"/>
    <w:tmpl w:val="E30A994C"/>
    <w:lvl w:ilvl="0">
      <w:start w:val="17"/>
      <w:numFmt w:val="decimal"/>
      <w:lvlText w:val="%1."/>
      <w:lvlJc w:val="left"/>
      <w:pPr>
        <w:ind w:left="480" w:hanging="480"/>
      </w:pPr>
      <w:rPr>
        <w:rFonts w:cs="Times New Roman"/>
      </w:rPr>
    </w:lvl>
    <w:lvl w:ilvl="1">
      <w:start w:val="9"/>
      <w:numFmt w:val="decimal"/>
      <w:lvlText w:val="%1.%2."/>
      <w:lvlJc w:val="left"/>
      <w:pPr>
        <w:ind w:left="1200" w:hanging="48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rPr>
    </w:lvl>
    <w:lvl w:ilvl="1">
      <w:start w:val="1"/>
      <w:numFmt w:val="decimal"/>
      <w:lvlText w:val="%1.%2."/>
      <w:lvlJc w:val="left"/>
      <w:pPr>
        <w:tabs>
          <w:tab w:val="num" w:pos="1110"/>
        </w:tabs>
        <w:ind w:left="1110" w:hanging="540"/>
      </w:pPr>
      <w:rPr>
        <w:rFonts w:cs="Times New Roman"/>
      </w:rPr>
    </w:lvl>
    <w:lvl w:ilvl="2">
      <w:start w:val="2"/>
      <w:numFmt w:val="decimal"/>
      <w:lvlText w:val="%1.%2.%3."/>
      <w:lvlJc w:val="left"/>
      <w:pPr>
        <w:tabs>
          <w:tab w:val="num" w:pos="1860"/>
        </w:tabs>
        <w:ind w:left="1860" w:hanging="720"/>
      </w:pPr>
      <w:rPr>
        <w:rFonts w:cs="Times New Roman"/>
      </w:rPr>
    </w:lvl>
    <w:lvl w:ilvl="3">
      <w:start w:val="1"/>
      <w:numFmt w:val="decimal"/>
      <w:lvlText w:val="%1.%2.%3.%4."/>
      <w:lvlJc w:val="left"/>
      <w:pPr>
        <w:tabs>
          <w:tab w:val="num" w:pos="2430"/>
        </w:tabs>
        <w:ind w:left="2430" w:hanging="720"/>
      </w:pPr>
      <w:rPr>
        <w:rFonts w:cs="Times New Roman"/>
      </w:rPr>
    </w:lvl>
    <w:lvl w:ilvl="4">
      <w:start w:val="1"/>
      <w:numFmt w:val="decimal"/>
      <w:lvlText w:val="%1.%2.%3.%4.%5."/>
      <w:lvlJc w:val="left"/>
      <w:pPr>
        <w:tabs>
          <w:tab w:val="num" w:pos="3360"/>
        </w:tabs>
        <w:ind w:left="3360" w:hanging="1080"/>
      </w:pPr>
      <w:rPr>
        <w:rFonts w:cs="Times New Roman"/>
      </w:rPr>
    </w:lvl>
    <w:lvl w:ilvl="5">
      <w:start w:val="1"/>
      <w:numFmt w:val="decimal"/>
      <w:lvlText w:val="%1.%2.%3.%4.%5.%6."/>
      <w:lvlJc w:val="left"/>
      <w:pPr>
        <w:tabs>
          <w:tab w:val="num" w:pos="3930"/>
        </w:tabs>
        <w:ind w:left="3930" w:hanging="1080"/>
      </w:pPr>
      <w:rPr>
        <w:rFonts w:cs="Times New Roman"/>
      </w:rPr>
    </w:lvl>
    <w:lvl w:ilvl="6">
      <w:start w:val="1"/>
      <w:numFmt w:val="decimal"/>
      <w:lvlText w:val="%1.%2.%3.%4.%5.%6.%7."/>
      <w:lvlJc w:val="left"/>
      <w:pPr>
        <w:tabs>
          <w:tab w:val="num" w:pos="4860"/>
        </w:tabs>
        <w:ind w:left="4860" w:hanging="1440"/>
      </w:pPr>
      <w:rPr>
        <w:rFonts w:cs="Times New Roman"/>
      </w:rPr>
    </w:lvl>
    <w:lvl w:ilvl="7">
      <w:start w:val="1"/>
      <w:numFmt w:val="decimal"/>
      <w:lvlText w:val="%1.%2.%3.%4.%5.%6.%7.%8."/>
      <w:lvlJc w:val="left"/>
      <w:pPr>
        <w:tabs>
          <w:tab w:val="num" w:pos="5430"/>
        </w:tabs>
        <w:ind w:left="5430" w:hanging="1440"/>
      </w:pPr>
      <w:rPr>
        <w:rFonts w:cs="Times New Roman"/>
      </w:rPr>
    </w:lvl>
    <w:lvl w:ilvl="8">
      <w:start w:val="1"/>
      <w:numFmt w:val="decimal"/>
      <w:lvlText w:val="%1.%2.%3.%4.%5.%6.%7.%8.%9."/>
      <w:lvlJc w:val="left"/>
      <w:pPr>
        <w:tabs>
          <w:tab w:val="num" w:pos="6360"/>
        </w:tabs>
        <w:ind w:left="6360" w:hanging="1800"/>
      </w:pPr>
      <w:rPr>
        <w:rFonts w:cs="Times New Roman"/>
      </w:rPr>
    </w:lvl>
  </w:abstractNum>
  <w:abstractNum w:abstractNumId="6">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bullet"/>
      <w:lvlText w:val="o"/>
      <w:lvlJc w:val="left"/>
      <w:pPr>
        <w:ind w:left="3240" w:hanging="360"/>
      </w:pPr>
      <w:rPr>
        <w:rFonts w:ascii="Courier New" w:hAnsi="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rPr>
        <w:rFonts w:cs="Times New Roman"/>
      </w:rPr>
    </w:lvl>
    <w:lvl w:ilvl="1">
      <w:start w:val="1"/>
      <w:numFmt w:val="decimal"/>
      <w:lvlText w:val="%1.%2."/>
      <w:lvlJc w:val="left"/>
      <w:pPr>
        <w:tabs>
          <w:tab w:val="num" w:pos="1440"/>
        </w:tabs>
        <w:ind w:left="144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1AA9"/>
    <w:rsid w:val="000A71F5"/>
    <w:rsid w:val="001068C3"/>
    <w:rsid w:val="001B0147"/>
    <w:rsid w:val="002A7AA9"/>
    <w:rsid w:val="005B1AA9"/>
    <w:rsid w:val="008372AC"/>
    <w:rsid w:val="008C547F"/>
    <w:rsid w:val="00FB70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47F"/>
    <w:rPr>
      <w:rFonts w:ascii="Times New Roman" w:eastAsia="Times New Roman" w:hAnsi="Times New Roman"/>
      <w:sz w:val="24"/>
      <w:szCs w:val="24"/>
    </w:rPr>
  </w:style>
  <w:style w:type="paragraph" w:styleId="Heading1">
    <w:name w:val="heading 1"/>
    <w:basedOn w:val="Normal"/>
    <w:next w:val="Normal"/>
    <w:link w:val="Heading1Char"/>
    <w:uiPriority w:val="99"/>
    <w:qFormat/>
    <w:rsid w:val="008C547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8C547F"/>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547F"/>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8C547F"/>
    <w:rPr>
      <w:rFonts w:ascii="Times New Roman" w:hAnsi="Times New Roman" w:cs="Times New Roman"/>
      <w:i/>
      <w:iCs/>
      <w:spacing w:val="20"/>
      <w:sz w:val="20"/>
      <w:szCs w:val="20"/>
      <w:lang w:eastAsia="ru-RU"/>
    </w:rPr>
  </w:style>
  <w:style w:type="paragraph" w:styleId="Header">
    <w:name w:val="header"/>
    <w:basedOn w:val="Normal"/>
    <w:link w:val="HeaderChar"/>
    <w:uiPriority w:val="99"/>
    <w:rsid w:val="008C547F"/>
    <w:pPr>
      <w:tabs>
        <w:tab w:val="center" w:pos="4677"/>
        <w:tab w:val="right" w:pos="9355"/>
      </w:tabs>
    </w:pPr>
  </w:style>
  <w:style w:type="character" w:customStyle="1" w:styleId="HeaderChar">
    <w:name w:val="Header Char"/>
    <w:basedOn w:val="DefaultParagraphFont"/>
    <w:link w:val="Header"/>
    <w:uiPriority w:val="99"/>
    <w:locked/>
    <w:rsid w:val="008C547F"/>
    <w:rPr>
      <w:rFonts w:cs="Times New Roman"/>
    </w:rPr>
  </w:style>
  <w:style w:type="paragraph" w:styleId="Footer">
    <w:name w:val="footer"/>
    <w:basedOn w:val="Normal"/>
    <w:link w:val="FooterChar"/>
    <w:uiPriority w:val="99"/>
    <w:rsid w:val="008C547F"/>
    <w:pPr>
      <w:tabs>
        <w:tab w:val="center" w:pos="4677"/>
        <w:tab w:val="right" w:pos="9355"/>
      </w:tabs>
    </w:pPr>
  </w:style>
  <w:style w:type="character" w:customStyle="1" w:styleId="FooterChar">
    <w:name w:val="Footer Char"/>
    <w:basedOn w:val="DefaultParagraphFont"/>
    <w:link w:val="Footer"/>
    <w:uiPriority w:val="99"/>
    <w:locked/>
    <w:rsid w:val="008C547F"/>
    <w:rPr>
      <w:rFonts w:cs="Times New Roman"/>
    </w:rPr>
  </w:style>
  <w:style w:type="character" w:styleId="Hyperlink">
    <w:name w:val="Hyperlink"/>
    <w:basedOn w:val="DefaultParagraphFont"/>
    <w:uiPriority w:val="99"/>
    <w:semiHidden/>
    <w:rsid w:val="008C547F"/>
    <w:rPr>
      <w:rFonts w:cs="Times New Roman"/>
      <w:color w:val="0000FF"/>
      <w:u w:val="single"/>
    </w:rPr>
  </w:style>
  <w:style w:type="paragraph" w:styleId="BodyText">
    <w:name w:val="Body Text"/>
    <w:basedOn w:val="Normal"/>
    <w:link w:val="BodyTextChar"/>
    <w:uiPriority w:val="99"/>
    <w:semiHidden/>
    <w:rsid w:val="008C547F"/>
    <w:pPr>
      <w:spacing w:after="120"/>
    </w:pPr>
  </w:style>
  <w:style w:type="character" w:customStyle="1" w:styleId="BodyTextChar">
    <w:name w:val="Body Text Char"/>
    <w:basedOn w:val="DefaultParagraphFont"/>
    <w:link w:val="BodyText"/>
    <w:uiPriority w:val="99"/>
    <w:semiHidden/>
    <w:locked/>
    <w:rsid w:val="008C547F"/>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8C547F"/>
    <w:pPr>
      <w:spacing w:after="120"/>
      <w:ind w:left="283"/>
    </w:pPr>
  </w:style>
  <w:style w:type="character" w:customStyle="1" w:styleId="BodyTextIndentChar">
    <w:name w:val="Body Text Indent Char"/>
    <w:basedOn w:val="DefaultParagraphFont"/>
    <w:link w:val="BodyTextIndent"/>
    <w:uiPriority w:val="99"/>
    <w:semiHidden/>
    <w:locked/>
    <w:rsid w:val="008C547F"/>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8C547F"/>
    <w:pPr>
      <w:spacing w:after="120" w:line="480" w:lineRule="auto"/>
    </w:pPr>
  </w:style>
  <w:style w:type="character" w:customStyle="1" w:styleId="BodyText2Char">
    <w:name w:val="Body Text 2 Char"/>
    <w:basedOn w:val="DefaultParagraphFont"/>
    <w:link w:val="BodyText2"/>
    <w:uiPriority w:val="99"/>
    <w:semiHidden/>
    <w:locked/>
    <w:rsid w:val="008C547F"/>
    <w:rPr>
      <w:rFonts w:ascii="Times New Roman" w:hAnsi="Times New Roman" w:cs="Times New Roman"/>
      <w:sz w:val="24"/>
      <w:szCs w:val="24"/>
      <w:lang w:eastAsia="ru-RU"/>
    </w:rPr>
  </w:style>
  <w:style w:type="paragraph" w:styleId="BodyText3">
    <w:name w:val="Body Text 3"/>
    <w:basedOn w:val="Normal"/>
    <w:link w:val="BodyText3Char"/>
    <w:uiPriority w:val="99"/>
    <w:rsid w:val="008C547F"/>
    <w:rPr>
      <w:sz w:val="28"/>
      <w:szCs w:val="20"/>
    </w:rPr>
  </w:style>
  <w:style w:type="character" w:customStyle="1" w:styleId="BodyText3Char">
    <w:name w:val="Body Text 3 Char"/>
    <w:basedOn w:val="DefaultParagraphFont"/>
    <w:link w:val="BodyText3"/>
    <w:uiPriority w:val="99"/>
    <w:locked/>
    <w:rsid w:val="008C547F"/>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8C547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8C547F"/>
    <w:rPr>
      <w:rFonts w:ascii="Times New Roman" w:hAnsi="Times New Roman" w:cs="Times New Roman"/>
      <w:sz w:val="16"/>
      <w:szCs w:val="16"/>
      <w:lang w:eastAsia="ru-RU"/>
    </w:rPr>
  </w:style>
  <w:style w:type="paragraph" w:customStyle="1" w:styleId="BodyTextIndent21">
    <w:name w:val="Body Text Indent 21"/>
    <w:basedOn w:val="Normal"/>
    <w:uiPriority w:val="99"/>
    <w:rsid w:val="008C547F"/>
    <w:pPr>
      <w:tabs>
        <w:tab w:val="left" w:pos="709"/>
      </w:tabs>
      <w:spacing w:before="120" w:after="120"/>
      <w:ind w:left="709" w:hanging="709"/>
      <w:jc w:val="both"/>
    </w:pPr>
    <w:rPr>
      <w:szCs w:val="20"/>
    </w:rPr>
  </w:style>
  <w:style w:type="character" w:customStyle="1" w:styleId="10">
    <w:name w:val="Стиль1 Знак"/>
    <w:link w:val="1"/>
    <w:uiPriority w:val="99"/>
    <w:locked/>
    <w:rsid w:val="008C547F"/>
    <w:rPr>
      <w:rFonts w:ascii="Calibri" w:eastAsia="Times New Roman" w:hAnsi="Calibri"/>
      <w:sz w:val="28"/>
      <w:lang/>
    </w:rPr>
  </w:style>
  <w:style w:type="paragraph" w:customStyle="1" w:styleId="1">
    <w:name w:val="Стиль1"/>
    <w:basedOn w:val="Normal"/>
    <w:link w:val="10"/>
    <w:uiPriority w:val="99"/>
    <w:rsid w:val="008C547F"/>
    <w:pPr>
      <w:numPr>
        <w:numId w:val="1"/>
      </w:numPr>
      <w:jc w:val="both"/>
    </w:pPr>
    <w:rPr>
      <w:rFonts w:ascii="Calibri" w:eastAsia="Calibri" w:hAnsi="Calibri"/>
      <w:sz w:val="28"/>
      <w:szCs w:val="28"/>
    </w:rPr>
  </w:style>
</w:styles>
</file>

<file path=word/webSettings.xml><?xml version="1.0" encoding="utf-8"?>
<w:webSettings xmlns:r="http://schemas.openxmlformats.org/officeDocument/2006/relationships" xmlns:w="http://schemas.openxmlformats.org/wordprocessingml/2006/main">
  <w:divs>
    <w:div w:id="20773628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37</Pages>
  <Words>18520</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6612</cp:lastModifiedBy>
  <cp:revision>3</cp:revision>
  <dcterms:created xsi:type="dcterms:W3CDTF">2015-09-11T10:56:00Z</dcterms:created>
  <dcterms:modified xsi:type="dcterms:W3CDTF">2015-09-11T12:30:00Z</dcterms:modified>
</cp:coreProperties>
</file>